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8800AA" w14:textId="70E5B163" w:rsidR="009240A6" w:rsidRPr="00B726FB" w:rsidRDefault="009A766F" w:rsidP="004E02BC">
      <w:pPr>
        <w:pStyle w:val="AdresseAuftraggeber"/>
        <w:framePr w:w="4535" w:wrap="notBeside" w:x="3374" w:y="2438"/>
        <w:rPr>
          <w:lang w:val="en-GB"/>
        </w:rPr>
      </w:pPr>
      <w:sdt>
        <w:sdtPr>
          <w:rPr>
            <w:rFonts w:ascii="AcadNusx" w:hAnsi="AcadNusx"/>
            <w:lang w:val="en-GB"/>
          </w:rPr>
          <w:alias w:val="Client"/>
          <w:tag w:val=""/>
          <w:id w:val="174577841"/>
          <w:placeholder>
            <w:docPart w:val="1DFD011367774E89B7CF684FA2AAEA27"/>
          </w:placeholder>
          <w:dataBinding w:prefixMappings="xmlns:ns0='http://schemas.microsoft.com/office/2006/coverPageProps' " w:xpath="/ns0:CoverPageProperties[1]/ns0:CompanyPhone[1]" w:storeItemID="{55AF091B-3C7A-41E3-B477-F2FDAA23CFDA}"/>
          <w:text w:multiLine="1"/>
        </w:sdtPr>
        <w:sdtEndPr/>
        <w:sdtContent>
          <w:r w:rsidR="001B38BB">
            <w:rPr>
              <w:rFonts w:ascii="AcadNusx" w:hAnsi="AcadNusx"/>
              <w:lang w:val="en-GB"/>
            </w:rPr>
            <w:t xml:space="preserve">Sps </w:t>
          </w:r>
          <w:r w:rsidR="007176BD">
            <w:rPr>
              <w:rFonts w:ascii="AcadNusx" w:hAnsi="AcadNusx"/>
              <w:lang w:val="en-GB"/>
            </w:rPr>
            <w:t>jorjian uoTer end fauer</w:t>
          </w:r>
        </w:sdtContent>
      </w:sdt>
    </w:p>
    <w:p w14:paraId="398E63A2" w14:textId="2A5DBB3C" w:rsidR="009240A6" w:rsidRPr="00F50EF0" w:rsidRDefault="009A766F" w:rsidP="004E02BC">
      <w:pPr>
        <w:pStyle w:val="TextAuftragsbezeichnung"/>
        <w:framePr w:w="7370" w:wrap="notBeside" w:x="3374" w:y="4252"/>
        <w:rPr>
          <w:b/>
          <w:bCs w:val="0"/>
          <w:sz w:val="28"/>
          <w:szCs w:val="28"/>
          <w:lang w:val="en-GB"/>
        </w:rPr>
      </w:pPr>
      <w:sdt>
        <w:sdtPr>
          <w:rPr>
            <w:szCs w:val="24"/>
            <w:lang w:val="en-GB"/>
          </w:rPr>
          <w:alias w:val="Mandat"/>
          <w:tag w:val=""/>
          <w:id w:val="-1714875168"/>
          <w:lock w:val="sdtLocked"/>
          <w:placeholder>
            <w:docPart w:val="858CF2A0DF224D04991B284BA5EAE16F"/>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7176BD" w:rsidRPr="001B7348">
            <w:rPr>
              <w:szCs w:val="24"/>
              <w:lang w:val="en-GB"/>
            </w:rPr>
            <w:t>bodorna-RrmaReles wyalmomaragebis gvirabi</w:t>
          </w:r>
        </w:sdtContent>
      </w:sdt>
    </w:p>
    <w:p w14:paraId="26910A94" w14:textId="4B192BEB" w:rsidR="009240A6" w:rsidRPr="001B7348" w:rsidRDefault="009A766F" w:rsidP="004E02BC">
      <w:pPr>
        <w:pStyle w:val="TextBerichttitel"/>
        <w:framePr w:w="7370" w:wrap="notBeside" w:x="3374" w:y="5840"/>
        <w:rPr>
          <w:sz w:val="28"/>
          <w:szCs w:val="28"/>
          <w:lang w:val="en-GB"/>
        </w:rPr>
      </w:pPr>
      <w:sdt>
        <w:sdtPr>
          <w:rPr>
            <w:sz w:val="28"/>
            <w:szCs w:val="28"/>
            <w:lang w:val="en-GB"/>
          </w:rPr>
          <w:alias w:val="Titre"/>
          <w:tag w:val=""/>
          <w:id w:val="-1603251809"/>
          <w:lock w:val="sdtLocked"/>
          <w:placeholder>
            <w:docPart w:val="DDB746CC85D04B2987AC9DB4529EE7FE"/>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2B1CEF" w:rsidRPr="001B7348">
            <w:rPr>
              <w:sz w:val="28"/>
              <w:szCs w:val="28"/>
              <w:lang w:val="en-GB"/>
            </w:rPr>
            <w:t>dazianebuli monakveTebis gadaudebeli, droebiTi gamagrebiTi RonisZiebebis proeqti</w:t>
          </w:r>
        </w:sdtContent>
      </w:sdt>
    </w:p>
    <w:p w14:paraId="254FA99B" w14:textId="77777777" w:rsidR="00983A99" w:rsidRPr="00B726FB" w:rsidRDefault="00983A99" w:rsidP="00850D62">
      <w:pPr>
        <w:pStyle w:val="AdresseGruner"/>
        <w:framePr w:h="2268" w:hRule="exact" w:wrap="notBeside" w:x="6578" w:y="13042"/>
        <w:rPr>
          <w:lang w:val="en-GB"/>
        </w:rPr>
      </w:pPr>
    </w:p>
    <w:p w14:paraId="1F3FBB81" w14:textId="77777777" w:rsidR="001B38BB" w:rsidRPr="00EF3D75" w:rsidRDefault="001B38BB" w:rsidP="001B38BB">
      <w:pPr>
        <w:pStyle w:val="AdresseGruner"/>
        <w:framePr w:h="2268" w:hRule="exact" w:wrap="notBeside" w:x="6578" w:y="13042"/>
        <w:rPr>
          <w:bCs w:val="0"/>
          <w:lang w:val="fr-CH"/>
        </w:rPr>
      </w:pPr>
      <w:r>
        <w:rPr>
          <w:rFonts w:ascii="AcadNusx" w:hAnsi="AcadNusx"/>
          <w:lang w:val="fr-CH"/>
        </w:rPr>
        <w:t xml:space="preserve">riu de la gar triaJi </w:t>
      </w:r>
      <w:r>
        <w:rPr>
          <w:lang w:val="fr-CH"/>
        </w:rPr>
        <w:t xml:space="preserve"> 5</w:t>
      </w:r>
    </w:p>
    <w:p w14:paraId="6B08F4B7" w14:textId="5131FB68" w:rsidR="001B38BB" w:rsidRPr="004C467B" w:rsidRDefault="001B38BB" w:rsidP="001B38BB">
      <w:pPr>
        <w:pStyle w:val="AdresseGruner"/>
        <w:framePr w:h="2268" w:hRule="exact" w:wrap="notBeside" w:x="6578" w:y="13042"/>
        <w:rPr>
          <w:bCs w:val="0"/>
          <w:lang w:val="de-DE"/>
        </w:rPr>
      </w:pPr>
      <w:r w:rsidRPr="004C467B">
        <w:rPr>
          <w:lang w:val="de-DE"/>
        </w:rPr>
        <w:t xml:space="preserve">CH-1020 </w:t>
      </w:r>
      <w:r w:rsidRPr="00560BC3">
        <w:rPr>
          <w:rFonts w:ascii="AcadNusx" w:hAnsi="AcadNusx"/>
          <w:lang w:val="de-DE"/>
        </w:rPr>
        <w:t>ren</w:t>
      </w:r>
      <w:r w:rsidR="00374E19">
        <w:rPr>
          <w:rFonts w:ascii="AcadNusx" w:hAnsi="AcadNusx"/>
          <w:lang w:val="de-DE"/>
        </w:rPr>
        <w:t>e</w:t>
      </w:r>
      <w:r w:rsidRPr="00560BC3">
        <w:rPr>
          <w:rFonts w:ascii="AcadNusx" w:hAnsi="AcadNusx"/>
          <w:lang w:val="de-DE"/>
        </w:rPr>
        <w:t>ns</w:t>
      </w:r>
    </w:p>
    <w:p w14:paraId="51A0FACE" w14:textId="77777777" w:rsidR="001B38BB" w:rsidRPr="00577240" w:rsidRDefault="001B38BB" w:rsidP="001B38BB">
      <w:pPr>
        <w:pStyle w:val="AdresseGruner"/>
        <w:framePr w:h="2268" w:hRule="exact" w:wrap="notBeside" w:x="6578" w:y="13042"/>
        <w:rPr>
          <w:rFonts w:ascii="AcadNusx" w:hAnsi="AcadNusx"/>
          <w:bCs w:val="0"/>
          <w:lang w:val="de-DE"/>
        </w:rPr>
      </w:pPr>
      <w:r w:rsidRPr="00577240">
        <w:rPr>
          <w:rFonts w:ascii="AcadNusx" w:hAnsi="AcadNusx"/>
          <w:lang w:val="de-DE"/>
        </w:rPr>
        <w:t>Sveicaria</w:t>
      </w:r>
    </w:p>
    <w:p w14:paraId="27C28116" w14:textId="77777777" w:rsidR="001B38BB" w:rsidRPr="004C467B" w:rsidRDefault="001B38BB" w:rsidP="001B38BB">
      <w:pPr>
        <w:pStyle w:val="AdresseGruner"/>
        <w:framePr w:h="2268" w:hRule="exact" w:wrap="notBeside" w:x="6578" w:y="13042"/>
        <w:rPr>
          <w:bCs w:val="0"/>
          <w:lang w:val="de-DE"/>
        </w:rPr>
      </w:pPr>
      <w:r>
        <w:rPr>
          <w:rFonts w:ascii="AcadNusx" w:hAnsi="AcadNusx"/>
          <w:lang w:val="de-DE"/>
        </w:rPr>
        <w:t>t</w:t>
      </w:r>
      <w:r w:rsidRPr="00577240">
        <w:rPr>
          <w:rFonts w:ascii="AcadNusx" w:hAnsi="AcadNusx"/>
          <w:lang w:val="de-DE"/>
        </w:rPr>
        <w:t>el:</w:t>
      </w:r>
      <w:r w:rsidRPr="004C467B">
        <w:rPr>
          <w:lang w:val="de-DE"/>
        </w:rPr>
        <w:t xml:space="preserve"> +41 21 637 15 13</w:t>
      </w:r>
    </w:p>
    <w:p w14:paraId="6BDEF112" w14:textId="77777777" w:rsidR="001B38BB" w:rsidRPr="002112B1" w:rsidRDefault="001B38BB" w:rsidP="001B38BB">
      <w:pPr>
        <w:pStyle w:val="AdresseGruner"/>
        <w:framePr w:h="2268" w:hRule="exact" w:wrap="notBeside" w:x="6578" w:y="13042"/>
        <w:rPr>
          <w:lang w:val="de-DE"/>
        </w:rPr>
      </w:pPr>
      <w:r w:rsidRPr="004C467B">
        <w:rPr>
          <w:lang w:val="de-DE"/>
        </w:rPr>
        <w:t>www.gruner.ch</w:t>
      </w:r>
      <w:r w:rsidRPr="002112B1" w:rsidDel="004736DB">
        <w:rPr>
          <w:highlight w:val="yellow"/>
          <w:lang w:val="de-DE"/>
        </w:rPr>
        <w:t xml:space="preserve"> </w:t>
      </w:r>
    </w:p>
    <w:p w14:paraId="6461BFFF" w14:textId="4036CE39" w:rsidR="009240A6" w:rsidRPr="001B38BB" w:rsidRDefault="001B38BB" w:rsidP="004E02BC">
      <w:pPr>
        <w:pStyle w:val="Feldbezeichnung"/>
        <w:framePr w:w="2551" w:h="1984" w:hRule="exact" w:wrap="notBeside" w:hAnchor="page" w:x="3374" w:y="13040"/>
        <w:rPr>
          <w:rFonts w:ascii="AcadNusx" w:hAnsi="AcadNusx"/>
          <w:lang w:val="en-GB"/>
        </w:rPr>
      </w:pPr>
      <w:r>
        <w:rPr>
          <w:rFonts w:ascii="AcadNusx" w:hAnsi="AcadNusx"/>
          <w:lang w:val="en-GB"/>
        </w:rPr>
        <w:t>avtori</w:t>
      </w:r>
    </w:p>
    <w:p w14:paraId="150F87EF" w14:textId="11F71F67" w:rsidR="009240A6" w:rsidRPr="001B38BB" w:rsidRDefault="009A766F" w:rsidP="004E02BC">
      <w:pPr>
        <w:pStyle w:val="TextVerfasser"/>
        <w:framePr w:w="2551" w:h="1984" w:hRule="exact" w:wrap="notBeside" w:x="3374" w:y="13040"/>
        <w:rPr>
          <w:rFonts w:ascii="AcadNusx" w:hAnsi="AcadNusx"/>
          <w:lang w:val="fr-CH"/>
        </w:rPr>
      </w:pPr>
      <w:sdt>
        <w:sdtPr>
          <w:rPr>
            <w:rFonts w:ascii="AcadNusx" w:hAnsi="AcadNusx"/>
            <w:lang w:val="fr-CH"/>
          </w:rPr>
          <w:alias w:val="Auteur"/>
          <w:tag w:val=""/>
          <w:id w:val="59747105"/>
          <w:placeholder>
            <w:docPart w:val="A59C985DB03043B7B9D3AD38A6ADEBD3"/>
          </w:placeholder>
          <w:dataBinding w:prefixMappings="xmlns:ns0='http://schemas.microsoft.com/office/2006/coverPageProps' " w:xpath="/ns0:CoverPageProperties[1]/ns0:Abstract[1]" w:storeItemID="{55AF091B-3C7A-41E3-B477-F2FDAA23CFDA}"/>
          <w:text w:multiLine="1"/>
        </w:sdtPr>
        <w:sdtEndPr/>
        <w:sdtContent>
          <w:r w:rsidR="001B7348">
            <w:rPr>
              <w:rFonts w:ascii="AcadNusx" w:hAnsi="AcadNusx"/>
              <w:lang w:val="fr-CH"/>
            </w:rPr>
            <w:t>giorgi sulaberiZ</w:t>
          </w:r>
        </w:sdtContent>
      </w:sdt>
    </w:p>
    <w:p w14:paraId="575673A9" w14:textId="25CE3522" w:rsidR="00DD66B8" w:rsidRPr="00F42279" w:rsidRDefault="00DD66B8" w:rsidP="004E02BC">
      <w:pPr>
        <w:pStyle w:val="TextVerfasser"/>
        <w:framePr w:w="2551" w:h="1984" w:hRule="exact" w:wrap="notBeside" w:x="3374" w:y="13040"/>
        <w:rPr>
          <w:lang w:val="fr-CH"/>
        </w:rPr>
      </w:pPr>
    </w:p>
    <w:p w14:paraId="0FDE9DB1" w14:textId="00448D93" w:rsidR="009240A6" w:rsidRPr="001B38BB" w:rsidRDefault="001B38BB" w:rsidP="004E02BC">
      <w:pPr>
        <w:pStyle w:val="Feldbezeichnung"/>
        <w:framePr w:w="4252" w:h="567" w:hRule="exact" w:wrap="notBeside" w:hAnchor="page" w:x="6577" w:y="15421"/>
        <w:rPr>
          <w:rFonts w:ascii="AcadNusx" w:hAnsi="AcadNusx"/>
          <w:lang w:val="fr-CH"/>
        </w:rPr>
      </w:pPr>
      <w:r>
        <w:rPr>
          <w:rFonts w:ascii="AcadNusx" w:hAnsi="AcadNusx"/>
          <w:lang w:val="fr-CH"/>
        </w:rPr>
        <w:t>TariRi</w:t>
      </w:r>
    </w:p>
    <w:p w14:paraId="6A5435D0" w14:textId="419DE10D" w:rsidR="009240A6" w:rsidRPr="00F42279" w:rsidRDefault="009A766F" w:rsidP="004E02BC">
      <w:pPr>
        <w:pStyle w:val="Date"/>
        <w:framePr w:w="4252" w:wrap="notBeside" w:x="6577" w:y="15421"/>
        <w:rPr>
          <w:lang w:val="fr-CH"/>
        </w:rPr>
      </w:pPr>
      <w:sdt>
        <w:sdtPr>
          <w:rPr>
            <w:rFonts w:ascii="AcadNusx" w:hAnsi="AcadNusx"/>
            <w:lang w:val="fr-CH"/>
          </w:rPr>
          <w:alias w:val="Date"/>
          <w:tag w:val="Date"/>
          <w:id w:val="1183715736"/>
          <w:placeholder>
            <w:docPart w:val="508F4FCEAB564D00BABBD62488CFCB8B"/>
          </w:placeholder>
          <w:date>
            <w:dateFormat w:val="dd MMMM yyyy"/>
            <w:lid w:val="en-GB"/>
            <w:storeMappedDataAs w:val="dateTime"/>
            <w:calendar w:val="gregorian"/>
          </w:date>
        </w:sdtPr>
        <w:sdtEndPr/>
        <w:sdtContent>
          <w:r w:rsidR="0084072C">
            <w:rPr>
              <w:rFonts w:ascii="AcadNusx" w:hAnsi="AcadNusx"/>
              <w:lang w:val="en-GB"/>
            </w:rPr>
            <w:t>10</w:t>
          </w:r>
          <w:r w:rsidR="007176BD">
            <w:rPr>
              <w:rFonts w:ascii="AcadNusx" w:hAnsi="AcadNusx"/>
              <w:lang w:val="en-GB"/>
            </w:rPr>
            <w:t xml:space="preserve"> FTebervali 2026</w:t>
          </w:r>
        </w:sdtContent>
      </w:sdt>
    </w:p>
    <w:p w14:paraId="3BA15457" w14:textId="64C306EB" w:rsidR="009240A6" w:rsidRPr="00F37878" w:rsidRDefault="001B38BB" w:rsidP="004E02BC">
      <w:pPr>
        <w:pStyle w:val="Feldbezeichnung"/>
        <w:framePr w:w="2551" w:h="567" w:hRule="exact" w:wrap="notBeside" w:hAnchor="page" w:x="3374" w:y="15421"/>
        <w:rPr>
          <w:lang w:val="pt-PT"/>
        </w:rPr>
      </w:pPr>
      <w:r>
        <w:rPr>
          <w:rFonts w:ascii="AcadNusx" w:hAnsi="AcadNusx"/>
          <w:lang w:val="pt-PT"/>
        </w:rPr>
        <w:t xml:space="preserve">dokumenti </w:t>
      </w:r>
      <w:r w:rsidR="00E33C47" w:rsidRPr="00F37878">
        <w:rPr>
          <w:lang w:val="pt-PT"/>
        </w:rPr>
        <w:t>N°</w:t>
      </w:r>
    </w:p>
    <w:p w14:paraId="372D5709" w14:textId="1356060D" w:rsidR="009240A6" w:rsidRPr="00F37878" w:rsidRDefault="009A766F" w:rsidP="004E02BC">
      <w:pPr>
        <w:pStyle w:val="R-Nr"/>
        <w:framePr w:w="2551" w:wrap="notBeside" w:x="3374" w:y="15421"/>
        <w:rPr>
          <w:lang w:val="pt-PT"/>
        </w:rPr>
      </w:pPr>
      <w:sdt>
        <w:sdtPr>
          <w:rPr>
            <w:rFonts w:ascii="Arial" w:hAnsi="Arial"/>
            <w:lang w:val="pt-PT"/>
          </w:rPr>
          <w:alias w:val="No du rapport"/>
          <w:tag w:val=""/>
          <w:id w:val="1092810144"/>
          <w:lock w:val="sdtLocked"/>
          <w:placeholder>
            <w:docPart w:val="484DD16DC15441FE809A6B6A2574389A"/>
          </w:placeholder>
          <w:dataBinding w:prefixMappings="xmlns:ns0='http://schemas.openxmlformats.org/officeDocument/2006/extended-properties' " w:xpath="/ns0:Properties[1]/ns0:Manager[1]" w:storeItemID="{6668398D-A668-4E3E-A5EB-62B293D839F1}"/>
          <w:text/>
        </w:sdtPr>
        <w:sdtEndPr/>
        <w:sdtContent>
          <w:r w:rsidR="00076F09" w:rsidRPr="001B7348">
            <w:rPr>
              <w:rFonts w:ascii="Arial" w:hAnsi="Arial"/>
              <w:lang w:val="pt-PT"/>
            </w:rPr>
            <w:t>E</w:t>
          </w:r>
          <w:r w:rsidR="00476A4D" w:rsidRPr="001B7348">
            <w:rPr>
              <w:rFonts w:ascii="Arial" w:hAnsi="Arial"/>
              <w:lang w:val="pt-PT"/>
            </w:rPr>
            <w:t>2600119</w:t>
          </w:r>
          <w:r w:rsidR="00EA14B7" w:rsidRPr="001B7348">
            <w:rPr>
              <w:rFonts w:ascii="Arial" w:hAnsi="Arial"/>
              <w:lang w:val="pt-PT"/>
            </w:rPr>
            <w:t xml:space="preserve"> / </w:t>
          </w:r>
          <w:r w:rsidR="001B7348" w:rsidRPr="001B7348">
            <w:rPr>
              <w:rFonts w:ascii="Arial" w:hAnsi="Arial"/>
              <w:lang w:val="pt-PT"/>
            </w:rPr>
            <w:t>4002</w:t>
          </w:r>
        </w:sdtContent>
      </w:sdt>
    </w:p>
    <w:p w14:paraId="368A312D" w14:textId="1D5AD943" w:rsidR="009240A6" w:rsidRDefault="00052BA6" w:rsidP="00080BCF">
      <w:pPr>
        <w:pStyle w:val="BodyText"/>
        <w:rPr>
          <w:lang w:val="pt-PT"/>
        </w:rPr>
      </w:pPr>
      <w:r w:rsidRPr="00B726FB">
        <w:rPr>
          <w:noProof/>
          <w:lang w:val="en-GB" w:eastAsia="fr-CH"/>
        </w:rPr>
        <mc:AlternateContent>
          <mc:Choice Requires="wps">
            <w:drawing>
              <wp:anchor distT="0" distB="0" distL="114300" distR="114300" simplePos="0" relativeHeight="251658240" behindDoc="0" locked="0" layoutInCell="1" allowOverlap="1" wp14:anchorId="3BB2979E" wp14:editId="6F981612">
                <wp:simplePos x="0" y="0"/>
                <wp:positionH relativeFrom="column">
                  <wp:posOffset>-102150</wp:posOffset>
                </wp:positionH>
                <wp:positionV relativeFrom="paragraph">
                  <wp:posOffset>2950882</wp:posOffset>
                </wp:positionV>
                <wp:extent cx="4657725" cy="648269"/>
                <wp:effectExtent l="0" t="0" r="9525"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6482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A91A5C" w14:textId="02687D68" w:rsidR="00420B91" w:rsidRPr="001B7348" w:rsidRDefault="009A766F" w:rsidP="00607806">
                            <w:pPr>
                              <w:rPr>
                                <w:bCs w:val="0"/>
                                <w:kern w:val="40"/>
                                <w:sz w:val="28"/>
                                <w:szCs w:val="28"/>
                              </w:rPr>
                            </w:pPr>
                            <w:sdt>
                              <w:sdtPr>
                                <w:rPr>
                                  <w:bCs w:val="0"/>
                                  <w:color w:val="auto"/>
                                  <w:kern w:val="40"/>
                                  <w:sz w:val="28"/>
                                  <w:szCs w:val="28"/>
                                </w:rPr>
                                <w:alias w:val="Société"/>
                                <w:id w:val="97841262"/>
                                <w:placeholder>
                                  <w:docPart w:val="3C9939EA2CA84BE099B971DED153091F"/>
                                </w:placeholder>
                                <w:dataBinding w:prefixMappings="xmlns:ns0='http://schemas.openxmlformats.org/officeDocument/2006/extended-properties' " w:xpath="/ns0:Properties[1]/ns0:Company[1]" w:storeItemID="{6668398D-A668-4E3E-A5EB-62B293D839F1}"/>
                                <w:text/>
                              </w:sdtPr>
                              <w:sdtEndPr/>
                              <w:sdtContent>
                                <w:r w:rsidR="00F50EF0" w:rsidRPr="001B7348">
                                  <w:rPr>
                                    <w:bCs w:val="0"/>
                                    <w:color w:val="auto"/>
                                    <w:kern w:val="40"/>
                                    <w:sz w:val="28"/>
                                    <w:szCs w:val="28"/>
                                  </w:rPr>
                                  <w:t>gvirabis geodeziuri agegmvis teqnikuri davaleba</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2979E" id="_x0000_t202" coordsize="21600,21600" o:spt="202" path="m,l,21600r21600,l21600,xe">
                <v:stroke joinstyle="miter"/>
                <v:path gradientshapeok="t" o:connecttype="rect"/>
              </v:shapetype>
              <v:shape id="Text Box 2" o:spid="_x0000_s1026" type="#_x0000_t202" style="position:absolute;left:0;text-align:left;margin-left:-8.05pt;margin-top:232.35pt;width:366.75pt;height:51.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" stroked="f">
                <v:textbox>
                  <w:txbxContent>
                    <w:p w14:paraId="42A91A5C" w14:textId="02687D68" w:rsidR="00420B91" w:rsidRPr="001B7348" w:rsidRDefault="009A766F" w:rsidP="00607806">
                      <w:pPr>
                        <w:rPr>
                          <w:bCs w:val="0"/>
                          <w:kern w:val="40"/>
                          <w:sz w:val="28"/>
                          <w:szCs w:val="28"/>
                        </w:rPr>
                      </w:pPr>
                      <w:sdt>
                        <w:sdtPr>
                          <w:rPr>
                            <w:bCs w:val="0"/>
                            <w:color w:val="auto"/>
                            <w:kern w:val="40"/>
                            <w:sz w:val="28"/>
                            <w:szCs w:val="28"/>
                          </w:rPr>
                          <w:alias w:val="Société"/>
                          <w:id w:val="97841262"/>
                          <w:placeholder>
                            <w:docPart w:val="3C9939EA2CA84BE099B971DED153091F"/>
                          </w:placeholder>
                          <w:dataBinding w:prefixMappings="xmlns:ns0='http://schemas.openxmlformats.org/officeDocument/2006/extended-properties' " w:xpath="/ns0:Properties[1]/ns0:Company[1]" w:storeItemID="{6668398D-A668-4E3E-A5EB-62B293D839F1}"/>
                          <w:text/>
                        </w:sdtPr>
                        <w:sdtEndPr/>
                        <w:sdtContent>
                          <w:r w:rsidR="00F50EF0" w:rsidRPr="001B7348">
                            <w:rPr>
                              <w:bCs w:val="0"/>
                              <w:color w:val="auto"/>
                              <w:kern w:val="40"/>
                              <w:sz w:val="28"/>
                              <w:szCs w:val="28"/>
                            </w:rPr>
                            <w:t>gvirabis geodeziuri agegmvis teqnikuri davaleba</w:t>
                          </w:r>
                        </w:sdtContent>
                      </w:sdt>
                    </w:p>
                  </w:txbxContent>
                </v:textbox>
              </v:shape>
            </w:pict>
          </mc:Fallback>
        </mc:AlternateContent>
      </w:r>
      <w:r w:rsidR="00A67513">
        <w:rPr>
          <w:rFonts w:ascii="Times New Roman" w:hAnsi="Times New Roman"/>
          <w:noProof/>
          <w:sz w:val="24"/>
          <w:szCs w:val="24"/>
        </w:rPr>
        <mc:AlternateContent>
          <mc:Choice Requires="wps">
            <w:drawing>
              <wp:anchor distT="0" distB="0" distL="114300" distR="114300" simplePos="0" relativeHeight="251658241" behindDoc="0" locked="1" layoutInCell="0" allowOverlap="1" wp14:anchorId="64ED124B" wp14:editId="1CF03741">
                <wp:simplePos x="0" y="0"/>
                <wp:positionH relativeFrom="page">
                  <wp:posOffset>-3268980</wp:posOffset>
                </wp:positionH>
                <wp:positionV relativeFrom="page">
                  <wp:posOffset>4205605</wp:posOffset>
                </wp:positionV>
                <wp:extent cx="8568000" cy="957600"/>
                <wp:effectExtent l="0" t="5080" r="0" b="0"/>
                <wp:wrapNone/>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568000" cy="957600"/>
                        </a:xfrm>
                        <a:prstGeom prst="rect">
                          <a:avLst/>
                        </a:prstGeom>
                        <a:solidFill>
                          <a:srgbClr val="FFFFFF"/>
                        </a:solidFill>
                        <a:ln w="9525">
                          <a:noFill/>
                          <a:miter lim="800000"/>
                          <a:headEnd/>
                          <a:tailEnd/>
                        </a:ln>
                      </wps:spPr>
                      <wps:txbx>
                        <w:txbxContent>
                          <w:p w14:paraId="0C6F375B" w14:textId="2DD7B067" w:rsidR="00A67513" w:rsidRDefault="001B38BB" w:rsidP="00A67513">
                            <w:pPr>
                              <w:spacing w:line="240" w:lineRule="auto"/>
                              <w:jc w:val="right"/>
                              <w:rPr>
                                <w:color w:val="E5312B"/>
                                <w:sz w:val="40"/>
                                <w:szCs w:val="40"/>
                                <w:lang w:val="en-GB"/>
                              </w:rPr>
                            </w:pPr>
                            <w:r w:rsidRPr="00913C26">
                              <w:rPr>
                                <w:color w:val="E5312B"/>
                                <w:sz w:val="118"/>
                                <w:szCs w:val="118"/>
                                <w:lang w:val="en-GB"/>
                              </w:rPr>
                              <w:t>angariSi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D124B" id="Textfeld 307" o:spid="_x0000_s1027" type="#_x0000_t202" style="position:absolute;left:0;text-align:left;margin-left:-257.4pt;margin-top:331.15pt;width:674.65pt;height:75.4pt;rotation:-90;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" o:allowincell="f" stroked="f">
                <v:textbox>
                  <w:txbxContent>
                    <w:p w14:paraId="0C6F375B" w14:textId="2DD7B067" w:rsidR="00A67513" w:rsidRDefault="001B38BB" w:rsidP="00A67513">
                      <w:pPr>
                        <w:spacing w:line="240" w:lineRule="auto"/>
                        <w:jc w:val="right"/>
                        <w:rPr>
                          <w:color w:val="E5312B"/>
                          <w:sz w:val="40"/>
                          <w:szCs w:val="40"/>
                          <w:lang w:val="en-GB"/>
                        </w:rPr>
                      </w:pPr>
                      <w:r w:rsidRPr="00913C26">
                        <w:rPr>
                          <w:color w:val="E5312B"/>
                          <w:sz w:val="118"/>
                          <w:szCs w:val="118"/>
                          <w:lang w:val="en-GB"/>
                        </w:rPr>
                        <w:t>angariSi</w:t>
                      </w:r>
                    </w:p>
                  </w:txbxContent>
                </v:textbox>
                <w10:wrap anchorx="page" anchory="page"/>
                <w10:anchorlock/>
              </v:shape>
            </w:pict>
          </mc:Fallback>
        </mc:AlternateContent>
      </w:r>
    </w:p>
    <w:p w14:paraId="1A9862D1" w14:textId="77777777" w:rsidR="00F37878" w:rsidRPr="00F37878" w:rsidRDefault="00F37878" w:rsidP="00F37878">
      <w:pPr>
        <w:rPr>
          <w:lang w:val="pt-PT"/>
        </w:rPr>
      </w:pPr>
    </w:p>
    <w:p w14:paraId="01F3EE50" w14:textId="77777777" w:rsidR="00F37878" w:rsidRPr="00F37878" w:rsidRDefault="00F37878" w:rsidP="00F37878">
      <w:pPr>
        <w:rPr>
          <w:lang w:val="pt-PT"/>
        </w:rPr>
      </w:pPr>
    </w:p>
    <w:p w14:paraId="3FAB5954" w14:textId="706BD408" w:rsidR="00F37878" w:rsidRPr="00F37878" w:rsidRDefault="00B74EE7" w:rsidP="00F37878">
      <w:pPr>
        <w:rPr>
          <w:lang w:val="pt-PT"/>
        </w:rPr>
        <w:sectPr w:rsidR="00F37878" w:rsidRPr="00F37878" w:rsidSect="000519B0">
          <w:headerReference w:type="default" r:id="rId12"/>
          <w:headerReference w:type="first" r:id="rId13"/>
          <w:pgSz w:w="11906" w:h="16838" w:code="9"/>
          <w:pgMar w:top="2381" w:right="964" w:bottom="1304" w:left="3374" w:header="737" w:footer="680" w:gutter="0"/>
          <w:cols w:space="720"/>
          <w:titlePg/>
          <w:docGrid w:linePitch="272"/>
        </w:sectPr>
      </w:pPr>
      <w:r>
        <w:rPr>
          <w:noProof/>
          <w:lang w:val="pt-PT"/>
        </w:rPr>
        <w:drawing>
          <wp:inline distT="0" distB="0" distL="0" distR="0" wp14:anchorId="73B22F2A" wp14:editId="35A5654D">
            <wp:extent cx="3267339" cy="2823131"/>
            <wp:effectExtent l="0" t="0" r="0" b="0"/>
            <wp:docPr id="15893215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21574" name="Picture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67339" cy="2823131"/>
                    </a:xfrm>
                    <a:prstGeom prst="rect">
                      <a:avLst/>
                    </a:prstGeom>
                  </pic:spPr>
                </pic:pic>
              </a:graphicData>
            </a:graphic>
          </wp:inline>
        </w:drawing>
      </w:r>
    </w:p>
    <w:p w14:paraId="1CAC62F6" w14:textId="5EDF510E" w:rsidR="003C37FA" w:rsidRPr="0077144D" w:rsidRDefault="0077144D" w:rsidP="00AF11B8">
      <w:pPr>
        <w:pStyle w:val="Title"/>
        <w:spacing w:before="480" w:after="240"/>
        <w:ind w:left="227" w:hanging="227"/>
        <w:outlineLvl w:val="0"/>
        <w:rPr>
          <w:lang w:val="en-GB"/>
        </w:rPr>
      </w:pPr>
      <w:r>
        <w:rPr>
          <w:lang w:val="en-GB"/>
        </w:rPr>
        <w:lastRenderedPageBreak/>
        <w:t>sakontrolo furceli</w:t>
      </w:r>
    </w:p>
    <w:tbl>
      <w:tblPr>
        <w:tblW w:w="9582" w:type="dxa"/>
        <w:tblLayout w:type="fixed"/>
        <w:tblCellMar>
          <w:left w:w="70" w:type="dxa"/>
          <w:right w:w="70" w:type="dxa"/>
        </w:tblCellMar>
        <w:tblLook w:val="0000" w:firstRow="0" w:lastRow="0" w:firstColumn="0" w:lastColumn="0" w:noHBand="0" w:noVBand="0"/>
      </w:tblPr>
      <w:tblGrid>
        <w:gridCol w:w="1418"/>
        <w:gridCol w:w="2338"/>
        <w:gridCol w:w="1007"/>
        <w:gridCol w:w="1417"/>
        <w:gridCol w:w="3402"/>
      </w:tblGrid>
      <w:tr w:rsidR="006D4FF1" w:rsidRPr="00B726FB" w14:paraId="7836CA3F" w14:textId="77777777" w:rsidTr="006D4FF1">
        <w:trPr>
          <w:cantSplit/>
        </w:trPr>
        <w:tc>
          <w:tcPr>
            <w:tcW w:w="1418" w:type="dxa"/>
          </w:tcPr>
          <w:p w14:paraId="1C5D3509" w14:textId="641B1C91" w:rsidR="006D4FF1" w:rsidRPr="0077144D" w:rsidRDefault="0077144D" w:rsidP="00E33C47">
            <w:pPr>
              <w:pStyle w:val="TabTextkrper"/>
              <w:rPr>
                <w:lang w:val="en-GB"/>
              </w:rPr>
            </w:pPr>
            <w:r>
              <w:rPr>
                <w:lang w:val="en-GB"/>
              </w:rPr>
              <w:t>avtori</w:t>
            </w:r>
          </w:p>
        </w:tc>
        <w:tc>
          <w:tcPr>
            <w:tcW w:w="2338" w:type="dxa"/>
          </w:tcPr>
          <w:p w14:paraId="3EC8608D" w14:textId="507C71A8" w:rsidR="006D4FF1" w:rsidRPr="0077144D" w:rsidRDefault="009A766F" w:rsidP="006D4FF1">
            <w:pPr>
              <w:pStyle w:val="TabTextkrper"/>
              <w:tabs>
                <w:tab w:val="left" w:pos="2411"/>
              </w:tabs>
              <w:rPr>
                <w:lang w:val="en-GB"/>
              </w:rPr>
            </w:pPr>
            <w:sdt>
              <w:sdtPr>
                <w:rPr>
                  <w:lang w:val="en-GB"/>
                </w:rPr>
                <w:alias w:val="Auteur"/>
                <w:tag w:val=""/>
                <w:id w:val="47920582"/>
                <w:placeholder>
                  <w:docPart w:val="9F8802CBB260448DA532C206E850D215"/>
                </w:placeholder>
                <w:dataBinding w:prefixMappings="xmlns:ns0='http://schemas.microsoft.com/office/2006/coverPageProps' " w:xpath="/ns0:CoverPageProperties[1]/ns0:Abstract[1]" w:storeItemID="{55AF091B-3C7A-41E3-B477-F2FDAA23CFDA}"/>
                <w:text w:multiLine="1"/>
              </w:sdtPr>
              <w:sdtEndPr/>
              <w:sdtContent>
                <w:r w:rsidR="0077144D">
                  <w:rPr>
                    <w:lang w:val="en-GB"/>
                  </w:rPr>
                  <w:t>giorgi sulaberiZ</w:t>
                </w:r>
              </w:sdtContent>
            </w:sdt>
          </w:p>
        </w:tc>
        <w:tc>
          <w:tcPr>
            <w:tcW w:w="1007" w:type="dxa"/>
          </w:tcPr>
          <w:p w14:paraId="282CE999" w14:textId="776AED22" w:rsidR="006D4FF1" w:rsidRPr="0077144D" w:rsidRDefault="006D4FF1" w:rsidP="006D4FF1">
            <w:pPr>
              <w:pStyle w:val="TabTextkrper"/>
              <w:tabs>
                <w:tab w:val="left" w:pos="2411"/>
              </w:tabs>
              <w:rPr>
                <w:vanish/>
                <w:lang w:val="en-GB"/>
              </w:rPr>
            </w:pPr>
          </w:p>
        </w:tc>
        <w:tc>
          <w:tcPr>
            <w:tcW w:w="1417" w:type="dxa"/>
          </w:tcPr>
          <w:p w14:paraId="5E0A6D65" w14:textId="7788C31A" w:rsidR="006D4FF1" w:rsidRPr="0077144D" w:rsidRDefault="006D4FF1" w:rsidP="003C37FA">
            <w:pPr>
              <w:pStyle w:val="TabTextkrper"/>
              <w:rPr>
                <w:lang w:val="en-GB"/>
              </w:rPr>
            </w:pPr>
            <w:r w:rsidRPr="0077144D">
              <w:rPr>
                <w:lang w:val="en-GB"/>
              </w:rPr>
              <w:t>F</w:t>
            </w:r>
            <w:r w:rsidR="0077144D">
              <w:rPr>
                <w:lang w:val="en-GB"/>
              </w:rPr>
              <w:t>funqcia</w:t>
            </w:r>
          </w:p>
        </w:tc>
        <w:sdt>
          <w:sdtPr>
            <w:rPr>
              <w:lang w:val="en-GB"/>
            </w:rPr>
            <w:alias w:val="Fonction d'auteur"/>
            <w:tag w:val=""/>
            <w:id w:val="47920583"/>
            <w:placeholder>
              <w:docPart w:val="70FF300AD69344188CD9E1DF6AE6EBB7"/>
            </w:placeholder>
            <w:dataBinding w:prefixMappings="xmlns:ns0='http://purl.org/dc/elements/1.1/' xmlns:ns1='http://schemas.openxmlformats.org/package/2006/metadata/core-properties' " w:xpath="/ns1:coreProperties[1]/ns0:title[1]" w:storeItemID="{6C3C8BC8-F283-45AE-878A-BAB7291924A1}"/>
            <w:text w:multiLine="1"/>
          </w:sdtPr>
          <w:sdtEndPr/>
          <w:sdtContent>
            <w:tc>
              <w:tcPr>
                <w:tcW w:w="3402" w:type="dxa"/>
              </w:tcPr>
              <w:p w14:paraId="51139B39" w14:textId="42F68588" w:rsidR="006D4FF1" w:rsidRPr="0077144D" w:rsidRDefault="00C709B1" w:rsidP="00E33C47">
                <w:pPr>
                  <w:pStyle w:val="TabTextkrper"/>
                  <w:rPr>
                    <w:lang w:val="en-GB"/>
                  </w:rPr>
                </w:pPr>
                <w:r>
                  <w:rPr>
                    <w:lang w:val="en-GB"/>
                  </w:rPr>
                  <w:t>inJiner</w:t>
                </w:r>
                <w:r w:rsidR="0026120A">
                  <w:rPr>
                    <w:lang w:val="en-GB"/>
                  </w:rPr>
                  <w:t>-geodezisti</w:t>
                </w:r>
              </w:p>
            </w:tc>
          </w:sdtContent>
        </w:sdt>
      </w:tr>
      <w:tr w:rsidR="003C37FA" w:rsidRPr="00B726FB" w14:paraId="1D587E79" w14:textId="77777777" w:rsidTr="003C37FA">
        <w:trPr>
          <w:cantSplit/>
        </w:trPr>
        <w:tc>
          <w:tcPr>
            <w:tcW w:w="1418" w:type="dxa"/>
          </w:tcPr>
          <w:p w14:paraId="68F9CC58" w14:textId="77777777" w:rsidR="003C37FA" w:rsidRPr="0077144D" w:rsidRDefault="003C37FA" w:rsidP="003C37FA">
            <w:pPr>
              <w:pStyle w:val="TabTextkrper"/>
              <w:rPr>
                <w:lang w:val="en-GB"/>
              </w:rPr>
            </w:pPr>
          </w:p>
        </w:tc>
        <w:tc>
          <w:tcPr>
            <w:tcW w:w="3345" w:type="dxa"/>
            <w:gridSpan w:val="2"/>
          </w:tcPr>
          <w:p w14:paraId="522136BE" w14:textId="77777777" w:rsidR="003C37FA" w:rsidRPr="0077144D" w:rsidRDefault="003C37FA" w:rsidP="003C37FA">
            <w:pPr>
              <w:pStyle w:val="TabTextkrper"/>
              <w:rPr>
                <w:lang w:val="en-GB"/>
              </w:rPr>
            </w:pPr>
          </w:p>
        </w:tc>
        <w:tc>
          <w:tcPr>
            <w:tcW w:w="1417" w:type="dxa"/>
          </w:tcPr>
          <w:p w14:paraId="5F3DEAA4" w14:textId="77777777" w:rsidR="003C37FA" w:rsidRPr="0077144D" w:rsidRDefault="003C37FA" w:rsidP="003C37FA">
            <w:pPr>
              <w:pStyle w:val="TabTextkrper"/>
              <w:rPr>
                <w:lang w:val="en-GB"/>
              </w:rPr>
            </w:pPr>
          </w:p>
        </w:tc>
        <w:tc>
          <w:tcPr>
            <w:tcW w:w="3402" w:type="dxa"/>
          </w:tcPr>
          <w:p w14:paraId="655F8AB0" w14:textId="77777777" w:rsidR="003C37FA" w:rsidRPr="0077144D" w:rsidRDefault="003C37FA" w:rsidP="003C37FA">
            <w:pPr>
              <w:pStyle w:val="TabTextkrper"/>
              <w:rPr>
                <w:lang w:val="en-GB"/>
              </w:rPr>
            </w:pPr>
          </w:p>
        </w:tc>
      </w:tr>
      <w:tr w:rsidR="003C37FA" w:rsidRPr="00B726FB" w14:paraId="44C411EB" w14:textId="77777777" w:rsidTr="003C37FA">
        <w:trPr>
          <w:cantSplit/>
        </w:trPr>
        <w:tc>
          <w:tcPr>
            <w:tcW w:w="1418" w:type="dxa"/>
          </w:tcPr>
          <w:p w14:paraId="66F89716" w14:textId="397E6DB3" w:rsidR="003C37FA" w:rsidRPr="0077144D" w:rsidRDefault="0077144D" w:rsidP="003C37FA">
            <w:pPr>
              <w:pStyle w:val="TabTextkrper"/>
              <w:rPr>
                <w:lang w:val="en-GB"/>
              </w:rPr>
            </w:pPr>
            <w:r>
              <w:rPr>
                <w:lang w:val="en-GB"/>
              </w:rPr>
              <w:t>Seamowma</w:t>
            </w:r>
          </w:p>
        </w:tc>
        <w:tc>
          <w:tcPr>
            <w:tcW w:w="3345" w:type="dxa"/>
            <w:gridSpan w:val="2"/>
          </w:tcPr>
          <w:p w14:paraId="69C90A7F" w14:textId="30CD03D6" w:rsidR="003C37FA" w:rsidRPr="00B824E2" w:rsidRDefault="00B824E2" w:rsidP="00E33C47">
            <w:pPr>
              <w:pStyle w:val="TabTextkrper"/>
              <w:rPr>
                <w:lang w:val="en-GB"/>
              </w:rPr>
            </w:pPr>
            <w:r>
              <w:rPr>
                <w:lang w:val="en-US"/>
              </w:rPr>
              <w:t>sebastien miSlu</w:t>
            </w:r>
          </w:p>
        </w:tc>
        <w:tc>
          <w:tcPr>
            <w:tcW w:w="1417" w:type="dxa"/>
          </w:tcPr>
          <w:p w14:paraId="60A48C5E" w14:textId="3F74F4C7" w:rsidR="003C37FA" w:rsidRPr="00E17146" w:rsidRDefault="0077144D" w:rsidP="003C37FA">
            <w:pPr>
              <w:pStyle w:val="TabTextkrper"/>
              <w:rPr>
                <w:lang w:val="en-GB"/>
              </w:rPr>
            </w:pPr>
            <w:r w:rsidRPr="00E17146">
              <w:rPr>
                <w:lang w:val="en-GB"/>
              </w:rPr>
              <w:t>Ffunqcia</w:t>
            </w:r>
          </w:p>
        </w:tc>
        <w:sdt>
          <w:sdtPr>
            <w:rPr>
              <w:lang w:val="en-GB"/>
            </w:rPr>
            <w:alias w:val="Fonction de contrôle"/>
            <w:tag w:val=""/>
            <w:id w:val="47920576"/>
            <w:placeholder>
              <w:docPart w:val="754D61359C9A4CEAB1AF61402AC0BE0A"/>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tc>
              <w:tcPr>
                <w:tcW w:w="3402" w:type="dxa"/>
              </w:tcPr>
              <w:p w14:paraId="23A9D102" w14:textId="57BF1B6C" w:rsidR="003C37FA" w:rsidRPr="00E17146" w:rsidRDefault="0077144D" w:rsidP="00E33C47">
                <w:pPr>
                  <w:pStyle w:val="TabTextkrper"/>
                  <w:rPr>
                    <w:lang w:val="en-GB"/>
                  </w:rPr>
                </w:pPr>
                <w:r w:rsidRPr="00E17146">
                  <w:rPr>
                    <w:lang w:val="en-GB"/>
                  </w:rPr>
                  <w:t>teqnikuri koordinatori</w:t>
                </w:r>
              </w:p>
            </w:tc>
          </w:sdtContent>
        </w:sdt>
      </w:tr>
      <w:tr w:rsidR="003C37FA" w:rsidRPr="00B726FB" w14:paraId="6A04CE4D" w14:textId="77777777" w:rsidTr="003C37FA">
        <w:trPr>
          <w:cantSplit/>
        </w:trPr>
        <w:tc>
          <w:tcPr>
            <w:tcW w:w="1418" w:type="dxa"/>
          </w:tcPr>
          <w:p w14:paraId="30F03632" w14:textId="77777777" w:rsidR="003C37FA" w:rsidRPr="0077144D" w:rsidRDefault="003C37FA" w:rsidP="003C37FA">
            <w:pPr>
              <w:pStyle w:val="TabTextkrper"/>
              <w:rPr>
                <w:lang w:val="en-GB"/>
              </w:rPr>
            </w:pPr>
          </w:p>
        </w:tc>
        <w:tc>
          <w:tcPr>
            <w:tcW w:w="3345" w:type="dxa"/>
            <w:gridSpan w:val="2"/>
          </w:tcPr>
          <w:p w14:paraId="0A5BDD21" w14:textId="77777777" w:rsidR="003C37FA" w:rsidRPr="00E17146" w:rsidRDefault="003C37FA" w:rsidP="003C37FA">
            <w:pPr>
              <w:pStyle w:val="TabTextkrper"/>
              <w:rPr>
                <w:lang w:val="en-GB"/>
              </w:rPr>
            </w:pPr>
          </w:p>
        </w:tc>
        <w:tc>
          <w:tcPr>
            <w:tcW w:w="1417" w:type="dxa"/>
          </w:tcPr>
          <w:p w14:paraId="013F00FA" w14:textId="77777777" w:rsidR="003C37FA" w:rsidRPr="00E17146" w:rsidRDefault="003C37FA" w:rsidP="003C37FA">
            <w:pPr>
              <w:pStyle w:val="TabTextkrper"/>
              <w:rPr>
                <w:lang w:val="en-GB"/>
              </w:rPr>
            </w:pPr>
          </w:p>
        </w:tc>
        <w:tc>
          <w:tcPr>
            <w:tcW w:w="3402" w:type="dxa"/>
          </w:tcPr>
          <w:p w14:paraId="69151CF5" w14:textId="77777777" w:rsidR="003C37FA" w:rsidRPr="00E17146" w:rsidRDefault="003C37FA" w:rsidP="003C37FA">
            <w:pPr>
              <w:pStyle w:val="TabTextkrper"/>
              <w:rPr>
                <w:lang w:val="en-GB"/>
              </w:rPr>
            </w:pPr>
          </w:p>
        </w:tc>
      </w:tr>
      <w:tr w:rsidR="003C37FA" w:rsidRPr="00B726FB" w14:paraId="0C7105A2" w14:textId="77777777" w:rsidTr="003C37FA">
        <w:trPr>
          <w:cantSplit/>
        </w:trPr>
        <w:tc>
          <w:tcPr>
            <w:tcW w:w="1418" w:type="dxa"/>
          </w:tcPr>
          <w:p w14:paraId="556B4979" w14:textId="273B1043" w:rsidR="003C37FA" w:rsidRPr="0077144D" w:rsidRDefault="0077144D" w:rsidP="003C37FA">
            <w:pPr>
              <w:pStyle w:val="TabTextkrper"/>
              <w:rPr>
                <w:lang w:val="en-GB"/>
              </w:rPr>
            </w:pPr>
            <w:r>
              <w:rPr>
                <w:lang w:val="en-GB"/>
              </w:rPr>
              <w:t>daamowma</w:t>
            </w:r>
          </w:p>
        </w:tc>
        <w:tc>
          <w:tcPr>
            <w:tcW w:w="3345" w:type="dxa"/>
            <w:gridSpan w:val="2"/>
          </w:tcPr>
          <w:p w14:paraId="0FEE7735" w14:textId="7F67AD79" w:rsidR="003C37FA" w:rsidRPr="00E17146" w:rsidRDefault="009A766F" w:rsidP="00E33C47">
            <w:pPr>
              <w:pStyle w:val="TabTextkrper"/>
              <w:rPr>
                <w:lang w:val="en-GB"/>
              </w:rPr>
            </w:pPr>
            <w:sdt>
              <w:sdtPr>
                <w:rPr>
                  <w:bCs w:val="0"/>
                  <w:color w:val="auto"/>
                  <w:lang w:val="en-GB"/>
                </w:rPr>
                <w:alias w:val="Validation"/>
                <w:tag w:val="Validation"/>
                <w:id w:val="134571594"/>
                <w:placeholder>
                  <w:docPart w:val="8F995A9E644C4D279FC505FBE3BCC9F1"/>
                </w:placeholder>
                <w:dataBinding w:prefixMappings="xmlns:ns0='http://purl.org/dc/elements/1.1/' xmlns:ns1='http://schemas.openxmlformats.org/package/2006/metadata/core-properties' " w:xpath="/ns1:coreProperties[1]/ns1:keywords[1]" w:storeItemID="{6C3C8BC8-F283-45AE-878A-BAB7291924A1}"/>
                <w:text/>
              </w:sdtPr>
              <w:sdtEndPr/>
              <w:sdtContent>
                <w:r w:rsidR="00E17146" w:rsidRPr="00E17146">
                  <w:rPr>
                    <w:bCs w:val="0"/>
                    <w:color w:val="auto"/>
                    <w:lang w:val="en-GB"/>
                  </w:rPr>
                  <w:t>gia maWaraZe</w:t>
                </w:r>
              </w:sdtContent>
            </w:sdt>
          </w:p>
        </w:tc>
        <w:tc>
          <w:tcPr>
            <w:tcW w:w="1417" w:type="dxa"/>
          </w:tcPr>
          <w:p w14:paraId="4A5FF456" w14:textId="1F332A6A" w:rsidR="003C37FA" w:rsidRPr="00E17146" w:rsidRDefault="00E33C47" w:rsidP="003C37FA">
            <w:pPr>
              <w:pStyle w:val="TabTextkrper"/>
              <w:rPr>
                <w:lang w:val="en-GB"/>
              </w:rPr>
            </w:pPr>
            <w:r w:rsidRPr="00E17146">
              <w:rPr>
                <w:lang w:val="en-GB"/>
              </w:rPr>
              <w:t>F</w:t>
            </w:r>
            <w:r w:rsidR="0077144D" w:rsidRPr="00E17146">
              <w:rPr>
                <w:lang w:val="en-GB"/>
              </w:rPr>
              <w:t>funqcia</w:t>
            </w:r>
          </w:p>
        </w:tc>
        <w:tc>
          <w:tcPr>
            <w:tcW w:w="3402" w:type="dxa"/>
          </w:tcPr>
          <w:sdt>
            <w:sdtPr>
              <w:rPr>
                <w:lang w:val="en-GB"/>
              </w:rPr>
              <w:alias w:val="Fonction validation"/>
              <w:tag w:val="Fonction validation"/>
              <w:id w:val="134571597"/>
              <w:placeholder>
                <w:docPart w:val="50052652AA144AB8A26D63B4D04D1055"/>
              </w:placeholder>
              <w:dataBinding w:prefixMappings="xmlns:ns0='http://schemas.microsoft.com/office/2006/coverPageProps' " w:xpath="/ns0:CoverPageProperties[1]/ns0:CompanyEmail[1]" w:storeItemID="{55AF091B-3C7A-41E3-B477-F2FDAA23CFDA}"/>
              <w:text/>
            </w:sdtPr>
            <w:sdtEndPr/>
            <w:sdtContent>
              <w:p w14:paraId="5E2D570A" w14:textId="44703561" w:rsidR="003C37FA" w:rsidRPr="00E17146" w:rsidRDefault="0077144D" w:rsidP="00E33C47">
                <w:pPr>
                  <w:pStyle w:val="TabTextkrper"/>
                  <w:rPr>
                    <w:lang w:val="en-GB"/>
                  </w:rPr>
                </w:pPr>
                <w:r w:rsidRPr="00E17146">
                  <w:rPr>
                    <w:lang w:val="en-GB"/>
                  </w:rPr>
                  <w:t>proeqtis menejeri</w:t>
                </w:r>
              </w:p>
            </w:sdtContent>
          </w:sdt>
        </w:tc>
      </w:tr>
      <w:tr w:rsidR="003C37FA" w:rsidRPr="00B726FB" w14:paraId="7C2EFE99" w14:textId="77777777" w:rsidTr="003C37FA">
        <w:trPr>
          <w:cantSplit/>
        </w:trPr>
        <w:tc>
          <w:tcPr>
            <w:tcW w:w="1418" w:type="dxa"/>
          </w:tcPr>
          <w:p w14:paraId="66F1DA03" w14:textId="77777777" w:rsidR="003C37FA" w:rsidRPr="00B726FB" w:rsidRDefault="003C37FA" w:rsidP="003C37FA">
            <w:pPr>
              <w:pStyle w:val="TabTextkrper"/>
              <w:rPr>
                <w:rFonts w:ascii="Arial Narrow" w:hAnsi="Arial Narrow"/>
                <w:lang w:val="en-GB"/>
              </w:rPr>
            </w:pPr>
          </w:p>
        </w:tc>
        <w:tc>
          <w:tcPr>
            <w:tcW w:w="3345" w:type="dxa"/>
            <w:gridSpan w:val="2"/>
          </w:tcPr>
          <w:p w14:paraId="67458DD6" w14:textId="77777777" w:rsidR="003C37FA" w:rsidRPr="00B726FB" w:rsidRDefault="003C37FA" w:rsidP="00FA702A">
            <w:pPr>
              <w:pStyle w:val="TabTextkrper"/>
              <w:rPr>
                <w:lang w:val="en-GB"/>
              </w:rPr>
            </w:pPr>
          </w:p>
        </w:tc>
        <w:tc>
          <w:tcPr>
            <w:tcW w:w="1417" w:type="dxa"/>
          </w:tcPr>
          <w:p w14:paraId="725F4865" w14:textId="77777777" w:rsidR="003C37FA" w:rsidRPr="00B726FB" w:rsidRDefault="003C37FA" w:rsidP="003C37FA">
            <w:pPr>
              <w:pStyle w:val="TabTextkrper"/>
              <w:rPr>
                <w:rFonts w:ascii="Arial Narrow" w:hAnsi="Arial Narrow"/>
                <w:lang w:val="en-GB"/>
              </w:rPr>
            </w:pPr>
          </w:p>
        </w:tc>
        <w:tc>
          <w:tcPr>
            <w:tcW w:w="3402" w:type="dxa"/>
          </w:tcPr>
          <w:p w14:paraId="4C693BFC" w14:textId="77777777" w:rsidR="003C37FA" w:rsidRPr="00B726FB" w:rsidRDefault="003C37FA" w:rsidP="003C37FA">
            <w:pPr>
              <w:pStyle w:val="TabTextkrper"/>
              <w:rPr>
                <w:lang w:val="en-GB"/>
              </w:rPr>
            </w:pPr>
          </w:p>
        </w:tc>
      </w:tr>
    </w:tbl>
    <w:p w14:paraId="31EA1B6F" w14:textId="0C06605F" w:rsidR="00983A99" w:rsidRPr="00AC0FD3" w:rsidRDefault="00AC0FD3" w:rsidP="00AF11B8">
      <w:pPr>
        <w:pStyle w:val="Title"/>
        <w:spacing w:before="600"/>
        <w:rPr>
          <w:lang w:val="en-GB"/>
        </w:rPr>
      </w:pPr>
      <w:r w:rsidRPr="00AC0FD3">
        <w:rPr>
          <w:lang w:val="en-GB"/>
        </w:rPr>
        <w:t>Sesworebebi</w:t>
      </w:r>
    </w:p>
    <w:p w14:paraId="155A0B6C" w14:textId="77777777" w:rsidR="00AC0FD3" w:rsidRPr="000A5589" w:rsidRDefault="00AC0FD3" w:rsidP="00AC0FD3">
      <w:pPr>
        <w:spacing w:before="120" w:after="120"/>
        <w:rPr>
          <w:lang w:val="en-GB"/>
        </w:rPr>
      </w:pPr>
      <w:r w:rsidRPr="00CE6B82">
        <w:rPr>
          <w:i/>
          <w:lang w:val="en-GB"/>
        </w:rPr>
        <w:t>ukanaskneli versia Caanacvlebs yvela arsebul adrindel versias</w:t>
      </w:r>
      <w:r w:rsidRPr="000A5589">
        <w:rPr>
          <w:i/>
          <w:lang w:val="en-GB"/>
        </w:rPr>
        <w:t>.</w:t>
      </w:r>
    </w:p>
    <w:tbl>
      <w:tblPr>
        <w:tblW w:w="9582" w:type="dxa"/>
        <w:tblLayout w:type="fixed"/>
        <w:tblCellMar>
          <w:left w:w="70" w:type="dxa"/>
          <w:right w:w="70" w:type="dxa"/>
        </w:tblCellMar>
        <w:tblLook w:val="0000" w:firstRow="0" w:lastRow="0" w:firstColumn="0" w:lastColumn="0" w:noHBand="0" w:noVBand="0"/>
      </w:tblPr>
      <w:tblGrid>
        <w:gridCol w:w="1063"/>
        <w:gridCol w:w="5777"/>
        <w:gridCol w:w="1452"/>
        <w:gridCol w:w="1290"/>
      </w:tblGrid>
      <w:tr w:rsidR="00AC0FD3" w:rsidRPr="00CE6B82" w14:paraId="2D8604F0" w14:textId="77777777" w:rsidTr="00B34201">
        <w:tc>
          <w:tcPr>
            <w:tcW w:w="1063" w:type="dxa"/>
            <w:vAlign w:val="center"/>
          </w:tcPr>
          <w:p w14:paraId="7F8AEBF6" w14:textId="3B156E0B" w:rsidR="00AC0FD3" w:rsidRPr="000A5589" w:rsidRDefault="00AC0FD3" w:rsidP="00AC0FD3">
            <w:pPr>
              <w:pStyle w:val="TabTitel"/>
              <w:rPr>
                <w:lang w:val="en-GB"/>
              </w:rPr>
            </w:pPr>
            <w:r w:rsidRPr="00CE6B82">
              <w:rPr>
                <w:lang w:val="en-GB"/>
              </w:rPr>
              <w:t>versia</w:t>
            </w:r>
          </w:p>
        </w:tc>
        <w:tc>
          <w:tcPr>
            <w:tcW w:w="5777" w:type="dxa"/>
            <w:vAlign w:val="center"/>
          </w:tcPr>
          <w:p w14:paraId="0F8B4890" w14:textId="5ACDCD05" w:rsidR="00AC0FD3" w:rsidRPr="000A5589" w:rsidRDefault="00AC0FD3" w:rsidP="00AC0FD3">
            <w:pPr>
              <w:pStyle w:val="TabTitel"/>
              <w:rPr>
                <w:lang w:val="en-GB"/>
              </w:rPr>
            </w:pPr>
            <w:r w:rsidRPr="00CE6B82">
              <w:rPr>
                <w:lang w:val="en-GB"/>
              </w:rPr>
              <w:t>Sesworeba</w:t>
            </w:r>
          </w:p>
        </w:tc>
        <w:tc>
          <w:tcPr>
            <w:tcW w:w="1452" w:type="dxa"/>
            <w:vAlign w:val="center"/>
          </w:tcPr>
          <w:p w14:paraId="6D6B6A17" w14:textId="7AA83B0F" w:rsidR="00AC0FD3" w:rsidRPr="000A5589" w:rsidRDefault="00AC0FD3" w:rsidP="00AC0FD3">
            <w:pPr>
              <w:pStyle w:val="TabTitel"/>
              <w:rPr>
                <w:lang w:val="en-GB"/>
              </w:rPr>
            </w:pPr>
            <w:r w:rsidRPr="00CE6B82">
              <w:rPr>
                <w:lang w:val="en-GB"/>
              </w:rPr>
              <w:t>TariRi</w:t>
            </w:r>
          </w:p>
        </w:tc>
        <w:tc>
          <w:tcPr>
            <w:tcW w:w="1290" w:type="dxa"/>
            <w:vAlign w:val="center"/>
          </w:tcPr>
          <w:p w14:paraId="4CD1F3E2" w14:textId="0D0B4191" w:rsidR="00AC0FD3" w:rsidRPr="000A5589" w:rsidRDefault="00AC0FD3" w:rsidP="00AC0FD3">
            <w:pPr>
              <w:pStyle w:val="TabTitel"/>
              <w:rPr>
                <w:lang w:val="en-GB"/>
              </w:rPr>
            </w:pPr>
            <w:r w:rsidRPr="00CE6B82">
              <w:rPr>
                <w:lang w:val="en-GB"/>
              </w:rPr>
              <w:t>moamzada / Seaswora</w:t>
            </w:r>
          </w:p>
        </w:tc>
      </w:tr>
      <w:tr w:rsidR="00AC0FD3" w:rsidRPr="00CE6B82" w14:paraId="0264DEA3" w14:textId="77777777" w:rsidTr="00B34201">
        <w:trPr>
          <w:trHeight w:val="326"/>
        </w:trPr>
        <w:tc>
          <w:tcPr>
            <w:tcW w:w="1063" w:type="dxa"/>
          </w:tcPr>
          <w:p w14:paraId="09782AE1" w14:textId="26DD591D" w:rsidR="00AC0FD3" w:rsidRPr="000A5589" w:rsidRDefault="00AC0FD3" w:rsidP="00AC0FD3">
            <w:pPr>
              <w:pStyle w:val="TabTextkrper"/>
              <w:rPr>
                <w:lang w:val="en-GB"/>
              </w:rPr>
            </w:pPr>
            <w:r w:rsidRPr="000A5589">
              <w:rPr>
                <w:lang w:val="en-GB"/>
              </w:rPr>
              <w:t>-</w:t>
            </w:r>
          </w:p>
        </w:tc>
        <w:tc>
          <w:tcPr>
            <w:tcW w:w="5777" w:type="dxa"/>
          </w:tcPr>
          <w:p w14:paraId="6211BC59" w14:textId="6F243BD4" w:rsidR="00AC0FD3" w:rsidRPr="00CA3198" w:rsidRDefault="001B7348" w:rsidP="00AC0FD3">
            <w:pPr>
              <w:pStyle w:val="TabTextkrper"/>
              <w:rPr>
                <w:highlight w:val="yellow"/>
                <w:lang w:val="en-GB"/>
              </w:rPr>
            </w:pPr>
            <w:r>
              <w:rPr>
                <w:lang w:val="en-GB"/>
              </w:rPr>
              <w:t>pirveli gamocema</w:t>
            </w:r>
          </w:p>
        </w:tc>
        <w:tc>
          <w:tcPr>
            <w:tcW w:w="1452" w:type="dxa"/>
          </w:tcPr>
          <w:p w14:paraId="5D738E87" w14:textId="6BC4C2DB" w:rsidR="00AC0FD3" w:rsidRPr="001B7348" w:rsidRDefault="0084072C" w:rsidP="00AC0FD3">
            <w:pPr>
              <w:pStyle w:val="TabTextkrper"/>
              <w:rPr>
                <w:sz w:val="16"/>
                <w:szCs w:val="16"/>
                <w:lang w:val="en-US"/>
              </w:rPr>
            </w:pPr>
            <w:r>
              <w:rPr>
                <w:sz w:val="16"/>
                <w:szCs w:val="16"/>
                <w:lang w:val="en-US"/>
              </w:rPr>
              <w:t>10</w:t>
            </w:r>
            <w:r w:rsidR="001B7348" w:rsidRPr="001B7348">
              <w:rPr>
                <w:sz w:val="16"/>
                <w:szCs w:val="16"/>
                <w:lang w:val="en-US"/>
              </w:rPr>
              <w:t>.02.2026</w:t>
            </w:r>
          </w:p>
        </w:tc>
        <w:tc>
          <w:tcPr>
            <w:tcW w:w="1290" w:type="dxa"/>
          </w:tcPr>
          <w:p w14:paraId="352FB5F9" w14:textId="25288213" w:rsidR="00AC0FD3" w:rsidRPr="001B7348" w:rsidRDefault="001B7348" w:rsidP="00AC0FD3">
            <w:pPr>
              <w:pStyle w:val="TabTextkrper"/>
              <w:rPr>
                <w:rFonts w:ascii="Sylfaen" w:hAnsi="Sylfaen"/>
                <w:sz w:val="16"/>
                <w:szCs w:val="16"/>
                <w:lang w:val="en-GB"/>
              </w:rPr>
            </w:pPr>
            <w:r w:rsidRPr="001B7348">
              <w:rPr>
                <w:rFonts w:ascii="Sylfaen" w:hAnsi="Sylfaen"/>
                <w:sz w:val="16"/>
                <w:szCs w:val="16"/>
                <w:lang w:val="en-GB"/>
              </w:rPr>
              <w:t>გ. სულაბერიძე</w:t>
            </w:r>
          </w:p>
        </w:tc>
      </w:tr>
      <w:tr w:rsidR="00AC0FD3" w:rsidRPr="00CE6B82" w14:paraId="4C75B55F" w14:textId="77777777" w:rsidTr="00B34201">
        <w:tc>
          <w:tcPr>
            <w:tcW w:w="1063" w:type="dxa"/>
          </w:tcPr>
          <w:p w14:paraId="72BDCA22" w14:textId="471DF0DB" w:rsidR="00AC0FD3" w:rsidRPr="000A5589" w:rsidRDefault="00AC0FD3" w:rsidP="00AC0FD3">
            <w:pPr>
              <w:pStyle w:val="TabTextkrper"/>
              <w:rPr>
                <w:lang w:val="en-GB"/>
              </w:rPr>
            </w:pPr>
          </w:p>
        </w:tc>
        <w:tc>
          <w:tcPr>
            <w:tcW w:w="5777" w:type="dxa"/>
          </w:tcPr>
          <w:p w14:paraId="76008006" w14:textId="108084D1" w:rsidR="00AC0FD3" w:rsidRPr="000A5589" w:rsidRDefault="00AC0FD3" w:rsidP="00AC0FD3">
            <w:pPr>
              <w:pStyle w:val="TabTextkrper"/>
              <w:rPr>
                <w:lang w:val="en-GB"/>
              </w:rPr>
            </w:pPr>
          </w:p>
        </w:tc>
        <w:tc>
          <w:tcPr>
            <w:tcW w:w="1452" w:type="dxa"/>
          </w:tcPr>
          <w:p w14:paraId="0C3C58E6" w14:textId="1D42388F" w:rsidR="00AC0FD3" w:rsidRPr="000A5589" w:rsidRDefault="00AC0FD3" w:rsidP="00AC0FD3">
            <w:pPr>
              <w:pStyle w:val="TabTextkrper"/>
              <w:rPr>
                <w:sz w:val="16"/>
                <w:szCs w:val="16"/>
                <w:lang w:val="en-GB"/>
              </w:rPr>
            </w:pPr>
          </w:p>
        </w:tc>
        <w:tc>
          <w:tcPr>
            <w:tcW w:w="1290" w:type="dxa"/>
          </w:tcPr>
          <w:p w14:paraId="022B26A2" w14:textId="1D7143C9" w:rsidR="00AC0FD3" w:rsidRPr="000A5589" w:rsidRDefault="00AC0FD3" w:rsidP="00AC0FD3">
            <w:pPr>
              <w:pStyle w:val="TabTextkrper"/>
              <w:rPr>
                <w:highlight w:val="yellow"/>
                <w:lang w:val="en-GB"/>
              </w:rPr>
            </w:pPr>
          </w:p>
        </w:tc>
      </w:tr>
      <w:tr w:rsidR="00AC0FD3" w:rsidRPr="00B726FB" w14:paraId="0A15E96F" w14:textId="77777777" w:rsidTr="00B34201">
        <w:tc>
          <w:tcPr>
            <w:tcW w:w="1063" w:type="dxa"/>
          </w:tcPr>
          <w:p w14:paraId="5ABBD0E8" w14:textId="77777777" w:rsidR="00AC0FD3" w:rsidRPr="00B726FB" w:rsidRDefault="00AC0FD3" w:rsidP="00AC0FD3">
            <w:pPr>
              <w:pStyle w:val="TabTextkrper"/>
              <w:rPr>
                <w:lang w:val="en-GB"/>
              </w:rPr>
            </w:pPr>
          </w:p>
        </w:tc>
        <w:tc>
          <w:tcPr>
            <w:tcW w:w="5777" w:type="dxa"/>
          </w:tcPr>
          <w:p w14:paraId="724A4B7D" w14:textId="2F4624B2" w:rsidR="00AC0FD3" w:rsidRPr="00B726FB" w:rsidRDefault="00AC0FD3" w:rsidP="00AC0FD3">
            <w:pPr>
              <w:pStyle w:val="TabTextkrper"/>
              <w:rPr>
                <w:lang w:val="en-GB"/>
              </w:rPr>
            </w:pPr>
          </w:p>
        </w:tc>
        <w:tc>
          <w:tcPr>
            <w:tcW w:w="1452" w:type="dxa"/>
          </w:tcPr>
          <w:p w14:paraId="273EFA3D" w14:textId="55B22BC6" w:rsidR="00AC0FD3" w:rsidRPr="00B726FB" w:rsidRDefault="00AC0FD3" w:rsidP="00AC0FD3">
            <w:pPr>
              <w:pStyle w:val="TabTextkrper"/>
              <w:rPr>
                <w:lang w:val="en-GB"/>
              </w:rPr>
            </w:pPr>
          </w:p>
        </w:tc>
        <w:tc>
          <w:tcPr>
            <w:tcW w:w="1290" w:type="dxa"/>
          </w:tcPr>
          <w:p w14:paraId="3612CB81" w14:textId="2DB3618D" w:rsidR="00AC0FD3" w:rsidRPr="00B726FB" w:rsidRDefault="00AC0FD3" w:rsidP="00AC0FD3">
            <w:pPr>
              <w:pStyle w:val="TabTextkrper"/>
              <w:rPr>
                <w:lang w:val="en-GB"/>
              </w:rPr>
            </w:pPr>
          </w:p>
        </w:tc>
      </w:tr>
      <w:tr w:rsidR="00AC0FD3" w:rsidRPr="00B726FB" w14:paraId="73CC4EFA" w14:textId="77777777" w:rsidTr="00B34201">
        <w:tc>
          <w:tcPr>
            <w:tcW w:w="1063" w:type="dxa"/>
          </w:tcPr>
          <w:p w14:paraId="05A90B70" w14:textId="77777777" w:rsidR="00AC0FD3" w:rsidRPr="00B726FB" w:rsidRDefault="00AC0FD3" w:rsidP="00AC0FD3">
            <w:pPr>
              <w:pStyle w:val="TabTextkrper"/>
              <w:rPr>
                <w:lang w:val="en-GB"/>
              </w:rPr>
            </w:pPr>
          </w:p>
        </w:tc>
        <w:tc>
          <w:tcPr>
            <w:tcW w:w="5777" w:type="dxa"/>
          </w:tcPr>
          <w:p w14:paraId="41287F6F" w14:textId="77777777" w:rsidR="00AC0FD3" w:rsidRPr="00B726FB" w:rsidRDefault="00AC0FD3" w:rsidP="00AC0FD3">
            <w:pPr>
              <w:pStyle w:val="TabTextkrper"/>
              <w:rPr>
                <w:lang w:val="en-GB"/>
              </w:rPr>
            </w:pPr>
          </w:p>
        </w:tc>
        <w:tc>
          <w:tcPr>
            <w:tcW w:w="1452" w:type="dxa"/>
          </w:tcPr>
          <w:p w14:paraId="49ADA48F" w14:textId="77777777" w:rsidR="00AC0FD3" w:rsidRPr="00B726FB" w:rsidRDefault="00AC0FD3" w:rsidP="00AC0FD3">
            <w:pPr>
              <w:pStyle w:val="TabTextkrper"/>
              <w:rPr>
                <w:lang w:val="en-GB"/>
              </w:rPr>
            </w:pPr>
          </w:p>
        </w:tc>
        <w:tc>
          <w:tcPr>
            <w:tcW w:w="1290" w:type="dxa"/>
          </w:tcPr>
          <w:p w14:paraId="258ED69F" w14:textId="77777777" w:rsidR="00AC0FD3" w:rsidRPr="00B726FB" w:rsidRDefault="00AC0FD3" w:rsidP="00AC0FD3">
            <w:pPr>
              <w:pStyle w:val="TabTextkrper"/>
              <w:rPr>
                <w:lang w:val="en-GB"/>
              </w:rPr>
            </w:pPr>
          </w:p>
        </w:tc>
      </w:tr>
      <w:tr w:rsidR="00AC0FD3" w:rsidRPr="00B726FB" w14:paraId="52FB3E34" w14:textId="77777777" w:rsidTr="00B34201">
        <w:tc>
          <w:tcPr>
            <w:tcW w:w="1063" w:type="dxa"/>
          </w:tcPr>
          <w:p w14:paraId="7FFEB604" w14:textId="77777777" w:rsidR="00AC0FD3" w:rsidRPr="00B726FB" w:rsidRDefault="00AC0FD3" w:rsidP="00AC0FD3">
            <w:pPr>
              <w:pStyle w:val="TabTextkrper"/>
              <w:rPr>
                <w:lang w:val="en-GB"/>
              </w:rPr>
            </w:pPr>
          </w:p>
        </w:tc>
        <w:tc>
          <w:tcPr>
            <w:tcW w:w="5777" w:type="dxa"/>
          </w:tcPr>
          <w:p w14:paraId="6999B88D" w14:textId="77777777" w:rsidR="00AC0FD3" w:rsidRPr="00B726FB" w:rsidRDefault="00AC0FD3" w:rsidP="00AC0FD3">
            <w:pPr>
              <w:pStyle w:val="TabTextkrper"/>
              <w:rPr>
                <w:lang w:val="en-GB"/>
              </w:rPr>
            </w:pPr>
          </w:p>
        </w:tc>
        <w:tc>
          <w:tcPr>
            <w:tcW w:w="1452" w:type="dxa"/>
          </w:tcPr>
          <w:p w14:paraId="4949F83A" w14:textId="77777777" w:rsidR="00AC0FD3" w:rsidRPr="00B726FB" w:rsidRDefault="00AC0FD3" w:rsidP="00AC0FD3">
            <w:pPr>
              <w:pStyle w:val="TabTextkrper"/>
              <w:rPr>
                <w:lang w:val="en-GB"/>
              </w:rPr>
            </w:pPr>
          </w:p>
        </w:tc>
        <w:tc>
          <w:tcPr>
            <w:tcW w:w="1290" w:type="dxa"/>
          </w:tcPr>
          <w:p w14:paraId="35C49E57" w14:textId="77777777" w:rsidR="00AC0FD3" w:rsidRPr="00B726FB" w:rsidRDefault="00AC0FD3" w:rsidP="00AC0FD3">
            <w:pPr>
              <w:pStyle w:val="TabTextkrper"/>
              <w:rPr>
                <w:lang w:val="en-GB"/>
              </w:rPr>
            </w:pPr>
          </w:p>
        </w:tc>
      </w:tr>
      <w:tr w:rsidR="00AC0FD3" w:rsidRPr="00B726FB" w14:paraId="2B853752" w14:textId="77777777" w:rsidTr="00B34201">
        <w:tc>
          <w:tcPr>
            <w:tcW w:w="1063" w:type="dxa"/>
          </w:tcPr>
          <w:p w14:paraId="0B8E3F7D" w14:textId="77777777" w:rsidR="00AC0FD3" w:rsidRPr="00B726FB" w:rsidRDefault="00AC0FD3" w:rsidP="00AC0FD3">
            <w:pPr>
              <w:pStyle w:val="TabTextkrper"/>
              <w:rPr>
                <w:lang w:val="en-GB"/>
              </w:rPr>
            </w:pPr>
          </w:p>
        </w:tc>
        <w:tc>
          <w:tcPr>
            <w:tcW w:w="5777" w:type="dxa"/>
          </w:tcPr>
          <w:p w14:paraId="6B2655C8" w14:textId="77777777" w:rsidR="00AC0FD3" w:rsidRPr="00B726FB" w:rsidRDefault="00AC0FD3" w:rsidP="00AC0FD3">
            <w:pPr>
              <w:pStyle w:val="TabTextkrper"/>
              <w:rPr>
                <w:lang w:val="en-GB"/>
              </w:rPr>
            </w:pPr>
          </w:p>
        </w:tc>
        <w:tc>
          <w:tcPr>
            <w:tcW w:w="1452" w:type="dxa"/>
          </w:tcPr>
          <w:p w14:paraId="38B5BC6A" w14:textId="77777777" w:rsidR="00AC0FD3" w:rsidRPr="00B726FB" w:rsidRDefault="00AC0FD3" w:rsidP="00AC0FD3">
            <w:pPr>
              <w:pStyle w:val="TabTextkrper"/>
              <w:rPr>
                <w:lang w:val="en-GB"/>
              </w:rPr>
            </w:pPr>
          </w:p>
        </w:tc>
        <w:tc>
          <w:tcPr>
            <w:tcW w:w="1290" w:type="dxa"/>
          </w:tcPr>
          <w:p w14:paraId="2F09F192" w14:textId="77777777" w:rsidR="00AC0FD3" w:rsidRPr="00B726FB" w:rsidRDefault="00AC0FD3" w:rsidP="00AC0FD3">
            <w:pPr>
              <w:pStyle w:val="TabTextkrper"/>
              <w:rPr>
                <w:lang w:val="en-GB"/>
              </w:rPr>
            </w:pPr>
          </w:p>
        </w:tc>
      </w:tr>
    </w:tbl>
    <w:p w14:paraId="20B8B79B" w14:textId="77777777" w:rsidR="009240A6" w:rsidRPr="00B726FB" w:rsidRDefault="009240A6">
      <w:pPr>
        <w:rPr>
          <w:lang w:val="en-GB"/>
        </w:rPr>
        <w:sectPr w:rsidR="009240A6" w:rsidRPr="00B726FB" w:rsidSect="000519B0">
          <w:headerReference w:type="default" r:id="rId15"/>
          <w:footerReference w:type="default" r:id="rId16"/>
          <w:pgSz w:w="11906" w:h="16838" w:code="9"/>
          <w:pgMar w:top="2041" w:right="964" w:bottom="1304" w:left="1503" w:header="737" w:footer="680" w:gutter="0"/>
          <w:cols w:space="720"/>
          <w:docGrid w:linePitch="272"/>
        </w:sectPr>
      </w:pPr>
    </w:p>
    <w:p w14:paraId="2FE2F39E" w14:textId="5CC0C729" w:rsidR="009240A6" w:rsidRPr="002F785A" w:rsidRDefault="002F785A" w:rsidP="007676CB">
      <w:pPr>
        <w:pStyle w:val="Title"/>
        <w:spacing w:before="0"/>
        <w:ind w:left="227" w:hanging="227"/>
        <w:outlineLvl w:val="0"/>
        <w:rPr>
          <w:lang w:val="en-GB"/>
        </w:rPr>
      </w:pPr>
      <w:r>
        <w:rPr>
          <w:lang w:val="en-GB"/>
        </w:rPr>
        <w:lastRenderedPageBreak/>
        <w:t>Sinaarsi</w:t>
      </w:r>
    </w:p>
    <w:p w14:paraId="30A8C6D2" w14:textId="0DA5F94A" w:rsidR="009240A6" w:rsidRPr="002F785A" w:rsidRDefault="009240A6" w:rsidP="00D211A4">
      <w:pPr>
        <w:tabs>
          <w:tab w:val="right" w:pos="8789"/>
        </w:tabs>
        <w:rPr>
          <w:lang w:val="en-GB"/>
        </w:rPr>
      </w:pPr>
      <w:r w:rsidRPr="00B726FB">
        <w:rPr>
          <w:lang w:val="en-GB"/>
        </w:rPr>
        <w:tab/>
      </w:r>
      <w:r w:rsidR="002F785A">
        <w:rPr>
          <w:lang w:val="en-GB"/>
        </w:rPr>
        <w:t>gverdi</w:t>
      </w:r>
    </w:p>
    <w:p w14:paraId="06FCF0CD" w14:textId="6167DFB6" w:rsidR="005069DD" w:rsidRDefault="00F93F6C">
      <w:pPr>
        <w:pStyle w:val="TOC1"/>
        <w:rPr>
          <w:rFonts w:asciiTheme="minorHAnsi" w:eastAsiaTheme="minorEastAsia" w:hAnsiTheme="minorHAnsi" w:cstheme="minorBidi"/>
          <w:b w:val="0"/>
          <w:bCs w:val="0"/>
          <w:color w:val="auto"/>
          <w:kern w:val="2"/>
          <w:sz w:val="24"/>
          <w:szCs w:val="24"/>
          <w:lang w:val="en-US" w:eastAsia="en-US"/>
          <w14:ligatures w14:val="standardContextual"/>
        </w:rPr>
      </w:pPr>
      <w:r>
        <w:rPr>
          <w:lang w:val="en-GB"/>
        </w:rPr>
        <w:fldChar w:fldCharType="begin"/>
      </w:r>
      <w:r>
        <w:rPr>
          <w:lang w:val="en-GB"/>
        </w:rPr>
        <w:instrText xml:space="preserve"> TOC \o "1-4" </w:instrText>
      </w:r>
      <w:r>
        <w:rPr>
          <w:lang w:val="en-GB"/>
        </w:rPr>
        <w:fldChar w:fldCharType="separate"/>
      </w:r>
      <w:r w:rsidR="005069DD">
        <w:t>1</w:t>
      </w:r>
      <w:r w:rsidR="005069DD">
        <w:rPr>
          <w:rFonts w:asciiTheme="minorHAnsi" w:eastAsiaTheme="minorEastAsia" w:hAnsiTheme="minorHAnsi" w:cstheme="minorBidi"/>
          <w:b w:val="0"/>
          <w:bCs w:val="0"/>
          <w:color w:val="auto"/>
          <w:kern w:val="2"/>
          <w:sz w:val="24"/>
          <w:szCs w:val="24"/>
          <w:lang w:val="en-US" w:eastAsia="en-US"/>
          <w14:ligatures w14:val="standardContextual"/>
        </w:rPr>
        <w:tab/>
      </w:r>
      <w:r w:rsidR="005069DD">
        <w:t>Sesavali</w:t>
      </w:r>
      <w:r w:rsidR="005069DD">
        <w:tab/>
      </w:r>
      <w:r w:rsidR="005069DD">
        <w:fldChar w:fldCharType="begin"/>
      </w:r>
      <w:r w:rsidR="005069DD">
        <w:instrText xml:space="preserve"> PAGEREF _Toc221553196 \h </w:instrText>
      </w:r>
      <w:r w:rsidR="005069DD">
        <w:fldChar w:fldCharType="separate"/>
      </w:r>
      <w:r w:rsidR="005069DD">
        <w:t>1</w:t>
      </w:r>
      <w:r w:rsidR="005069DD">
        <w:fldChar w:fldCharType="end"/>
      </w:r>
    </w:p>
    <w:p w14:paraId="30AEA46B" w14:textId="7A89CBE9"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en-GB"/>
        </w:rPr>
        <w:t>1.1</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zogadi</w:t>
      </w:r>
      <w:r>
        <w:tab/>
      </w:r>
      <w:r>
        <w:fldChar w:fldCharType="begin"/>
      </w:r>
      <w:r>
        <w:instrText xml:space="preserve"> PAGEREF _Toc221553197 \h </w:instrText>
      </w:r>
      <w:r>
        <w:fldChar w:fldCharType="separate"/>
      </w:r>
      <w:r>
        <w:t>1</w:t>
      </w:r>
      <w:r>
        <w:fldChar w:fldCharType="end"/>
      </w:r>
    </w:p>
    <w:p w14:paraId="36E65C56" w14:textId="7ED97625"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en-GB"/>
        </w:rPr>
        <w:t>1.2</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miznebi</w:t>
      </w:r>
      <w:r>
        <w:tab/>
      </w:r>
      <w:r>
        <w:fldChar w:fldCharType="begin"/>
      </w:r>
      <w:r>
        <w:instrText xml:space="preserve"> PAGEREF _Toc221553198 \h </w:instrText>
      </w:r>
      <w:r>
        <w:fldChar w:fldCharType="separate"/>
      </w:r>
      <w:r>
        <w:t>1</w:t>
      </w:r>
      <w:r>
        <w:fldChar w:fldCharType="end"/>
      </w:r>
    </w:p>
    <w:p w14:paraId="3E712350" w14:textId="5E68A73E"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1.3</w:t>
      </w:r>
      <w:r>
        <w:rPr>
          <w:rFonts w:asciiTheme="minorHAnsi" w:eastAsiaTheme="minorEastAsia" w:hAnsiTheme="minorHAnsi" w:cstheme="minorBidi"/>
          <w:bCs w:val="0"/>
          <w:color w:val="auto"/>
          <w:kern w:val="2"/>
          <w:sz w:val="24"/>
          <w:szCs w:val="24"/>
          <w:lang w:val="en-US" w:eastAsia="en-US"/>
          <w14:ligatures w14:val="standardContextual"/>
        </w:rPr>
        <w:tab/>
      </w:r>
      <w:r>
        <w:t>naxazebi</w:t>
      </w:r>
      <w:r>
        <w:tab/>
      </w:r>
      <w:r>
        <w:fldChar w:fldCharType="begin"/>
      </w:r>
      <w:r>
        <w:instrText xml:space="preserve"> PAGEREF _Toc221553199 \h </w:instrText>
      </w:r>
      <w:r>
        <w:fldChar w:fldCharType="separate"/>
      </w:r>
      <w:r>
        <w:t>2</w:t>
      </w:r>
      <w:r>
        <w:fldChar w:fldCharType="end"/>
      </w:r>
    </w:p>
    <w:p w14:paraId="15648643" w14:textId="3C7D4036"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1.4</w:t>
      </w:r>
      <w:r>
        <w:rPr>
          <w:rFonts w:asciiTheme="minorHAnsi" w:eastAsiaTheme="minorEastAsia" w:hAnsiTheme="minorHAnsi" w:cstheme="minorBidi"/>
          <w:bCs w:val="0"/>
          <w:color w:val="auto"/>
          <w:kern w:val="2"/>
          <w:sz w:val="24"/>
          <w:szCs w:val="24"/>
          <w:lang w:val="en-US" w:eastAsia="en-US"/>
          <w14:ligatures w14:val="standardContextual"/>
        </w:rPr>
        <w:tab/>
      </w:r>
      <w:r>
        <w:t>obieqtze wvdoma</w:t>
      </w:r>
      <w:r>
        <w:tab/>
      </w:r>
      <w:r>
        <w:fldChar w:fldCharType="begin"/>
      </w:r>
      <w:r>
        <w:instrText xml:space="preserve"> PAGEREF _Toc221553200 \h </w:instrText>
      </w:r>
      <w:r>
        <w:fldChar w:fldCharType="separate"/>
      </w:r>
      <w:r>
        <w:t>2</w:t>
      </w:r>
      <w:r>
        <w:fldChar w:fldCharType="end"/>
      </w:r>
    </w:p>
    <w:p w14:paraId="4C7F75C8" w14:textId="41C14213" w:rsidR="005069DD" w:rsidRDefault="005069DD">
      <w:pPr>
        <w:pStyle w:val="TOC1"/>
        <w:rPr>
          <w:rFonts w:asciiTheme="minorHAnsi" w:eastAsiaTheme="minorEastAsia" w:hAnsiTheme="minorHAnsi" w:cstheme="minorBidi"/>
          <w:b w:val="0"/>
          <w:bCs w:val="0"/>
          <w:color w:val="auto"/>
          <w:kern w:val="2"/>
          <w:sz w:val="24"/>
          <w:szCs w:val="24"/>
          <w:lang w:val="en-US" w:eastAsia="en-US"/>
          <w14:ligatures w14:val="standardContextual"/>
        </w:rPr>
      </w:pPr>
      <w:r w:rsidRPr="00EF1DF0">
        <w:rPr>
          <w:lang w:val="en-GB"/>
        </w:rPr>
        <w:t>2</w:t>
      </w:r>
      <w:r>
        <w:rPr>
          <w:rFonts w:asciiTheme="minorHAnsi" w:eastAsiaTheme="minorEastAsia" w:hAnsiTheme="minorHAnsi" w:cstheme="minorBidi"/>
          <w:b w:val="0"/>
          <w:bCs w:val="0"/>
          <w:color w:val="auto"/>
          <w:kern w:val="2"/>
          <w:sz w:val="24"/>
          <w:szCs w:val="24"/>
          <w:lang w:val="en-US" w:eastAsia="en-US"/>
          <w14:ligatures w14:val="standardContextual"/>
        </w:rPr>
        <w:tab/>
      </w:r>
      <w:r w:rsidRPr="00EF1DF0">
        <w:rPr>
          <w:lang w:val="en-GB"/>
        </w:rPr>
        <w:t>sakontaqto informacia</w:t>
      </w:r>
      <w:r>
        <w:tab/>
      </w:r>
      <w:r>
        <w:fldChar w:fldCharType="begin"/>
      </w:r>
      <w:r>
        <w:instrText xml:space="preserve"> PAGEREF _Toc221553201 \h </w:instrText>
      </w:r>
      <w:r>
        <w:fldChar w:fldCharType="separate"/>
      </w:r>
      <w:r>
        <w:t>2</w:t>
      </w:r>
      <w:r>
        <w:fldChar w:fldCharType="end"/>
      </w:r>
    </w:p>
    <w:p w14:paraId="50D65166" w14:textId="52A870B6" w:rsidR="005069DD" w:rsidRDefault="005069DD">
      <w:pPr>
        <w:pStyle w:val="TOC1"/>
        <w:rPr>
          <w:rFonts w:asciiTheme="minorHAnsi" w:eastAsiaTheme="minorEastAsia" w:hAnsiTheme="minorHAnsi" w:cstheme="minorBidi"/>
          <w:b w:val="0"/>
          <w:bCs w:val="0"/>
          <w:color w:val="auto"/>
          <w:kern w:val="2"/>
          <w:sz w:val="24"/>
          <w:szCs w:val="24"/>
          <w:lang w:val="en-US" w:eastAsia="en-US"/>
          <w14:ligatures w14:val="standardContextual"/>
        </w:rPr>
      </w:pPr>
      <w:r w:rsidRPr="00EF1DF0">
        <w:rPr>
          <w:lang w:val="en-GB"/>
        </w:rPr>
        <w:t>3</w:t>
      </w:r>
      <w:r>
        <w:rPr>
          <w:rFonts w:asciiTheme="minorHAnsi" w:eastAsiaTheme="minorEastAsia" w:hAnsiTheme="minorHAnsi" w:cstheme="minorBidi"/>
          <w:b w:val="0"/>
          <w:bCs w:val="0"/>
          <w:color w:val="auto"/>
          <w:kern w:val="2"/>
          <w:sz w:val="24"/>
          <w:szCs w:val="24"/>
          <w:lang w:val="en-US" w:eastAsia="en-US"/>
          <w14:ligatures w14:val="standardContextual"/>
        </w:rPr>
        <w:tab/>
      </w:r>
      <w:r>
        <w:t>zogadi teqnikuri specifikaciebi geodeziuri momsaxurebisTvis</w:t>
      </w:r>
      <w:r>
        <w:tab/>
      </w:r>
      <w:r>
        <w:fldChar w:fldCharType="begin"/>
      </w:r>
      <w:r>
        <w:instrText xml:space="preserve"> PAGEREF _Toc221553202 \h </w:instrText>
      </w:r>
      <w:r>
        <w:fldChar w:fldCharType="separate"/>
      </w:r>
      <w:r>
        <w:t>2</w:t>
      </w:r>
      <w:r>
        <w:fldChar w:fldCharType="end"/>
      </w:r>
    </w:p>
    <w:p w14:paraId="48FD846E" w14:textId="3CBC4DC8"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3.1</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wina kvlevebi da monacemTa wyaroebi</w:t>
      </w:r>
      <w:r>
        <w:tab/>
      </w:r>
      <w:r>
        <w:fldChar w:fldCharType="begin"/>
      </w:r>
      <w:r>
        <w:instrText xml:space="preserve"> PAGEREF _Toc221553203 \h </w:instrText>
      </w:r>
      <w:r>
        <w:fldChar w:fldCharType="separate"/>
      </w:r>
      <w:r>
        <w:t>3</w:t>
      </w:r>
      <w:r>
        <w:fldChar w:fldCharType="end"/>
      </w:r>
    </w:p>
    <w:p w14:paraId="40CE49A6" w14:textId="7CB3D6FF"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3.2</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agegmvis produqtebi</w:t>
      </w:r>
      <w:r>
        <w:tab/>
      </w:r>
      <w:r>
        <w:fldChar w:fldCharType="begin"/>
      </w:r>
      <w:r>
        <w:instrText xml:space="preserve"> PAGEREF _Toc221553204 \h </w:instrText>
      </w:r>
      <w:r>
        <w:fldChar w:fldCharType="separate"/>
      </w:r>
      <w:r>
        <w:t>3</w:t>
      </w:r>
      <w:r>
        <w:fldChar w:fldCharType="end"/>
      </w:r>
    </w:p>
    <w:p w14:paraId="44EC4F67" w14:textId="6C05CFFE" w:rsidR="005069DD" w:rsidRDefault="005069DD">
      <w:pPr>
        <w:pStyle w:val="TOC3"/>
        <w:rPr>
          <w:rFonts w:asciiTheme="minorHAnsi" w:eastAsiaTheme="minorEastAsia" w:hAnsiTheme="minorHAnsi" w:cstheme="minorBidi"/>
          <w:bCs w:val="0"/>
          <w:color w:val="auto"/>
          <w:kern w:val="2"/>
          <w:sz w:val="24"/>
          <w:szCs w:val="24"/>
          <w:lang w:val="en-US" w:eastAsia="en-US"/>
          <w14:ligatures w14:val="standardContextual"/>
        </w:rPr>
      </w:pPr>
      <w:r>
        <w:t>3.2.1</w:t>
      </w:r>
      <w:r>
        <w:rPr>
          <w:rFonts w:asciiTheme="minorHAnsi" w:eastAsiaTheme="minorEastAsia" w:hAnsiTheme="minorHAnsi" w:cstheme="minorBidi"/>
          <w:bCs w:val="0"/>
          <w:color w:val="auto"/>
          <w:kern w:val="2"/>
          <w:sz w:val="24"/>
          <w:szCs w:val="24"/>
          <w:lang w:val="en-US" w:eastAsia="en-US"/>
          <w14:ligatures w14:val="standardContextual"/>
        </w:rPr>
        <w:tab/>
      </w:r>
      <w:r>
        <w:t>zogadi moTxovnebi, romlebic gamoiyeneba yvela agegmvis dros</w:t>
      </w:r>
      <w:r>
        <w:tab/>
      </w:r>
      <w:r>
        <w:fldChar w:fldCharType="begin"/>
      </w:r>
      <w:r>
        <w:instrText xml:space="preserve"> PAGEREF _Toc221553205 \h </w:instrText>
      </w:r>
      <w:r>
        <w:fldChar w:fldCharType="separate"/>
      </w:r>
      <w:r>
        <w:t>4</w:t>
      </w:r>
      <w:r>
        <w:fldChar w:fldCharType="end"/>
      </w:r>
    </w:p>
    <w:p w14:paraId="38AF040D" w14:textId="19B9B050" w:rsidR="005069DD" w:rsidRDefault="005069DD">
      <w:pPr>
        <w:pStyle w:val="TOC3"/>
        <w:rPr>
          <w:rFonts w:asciiTheme="minorHAnsi" w:eastAsiaTheme="minorEastAsia" w:hAnsiTheme="minorHAnsi" w:cstheme="minorBidi"/>
          <w:bCs w:val="0"/>
          <w:color w:val="auto"/>
          <w:kern w:val="2"/>
          <w:sz w:val="24"/>
          <w:szCs w:val="24"/>
          <w:lang w:val="en-US" w:eastAsia="en-US"/>
          <w14:ligatures w14:val="standardContextual"/>
        </w:rPr>
      </w:pPr>
      <w:r>
        <w:t>3.2.2</w:t>
      </w:r>
      <w:r>
        <w:rPr>
          <w:rFonts w:asciiTheme="minorHAnsi" w:eastAsiaTheme="minorEastAsia" w:hAnsiTheme="minorHAnsi" w:cstheme="minorBidi"/>
          <w:bCs w:val="0"/>
          <w:color w:val="auto"/>
          <w:kern w:val="2"/>
          <w:sz w:val="24"/>
          <w:szCs w:val="24"/>
          <w:lang w:val="en-US" w:eastAsia="en-US"/>
          <w14:ligatures w14:val="standardContextual"/>
        </w:rPr>
        <w:tab/>
      </w:r>
      <w:r>
        <w:t>agegmvis kontroli</w:t>
      </w:r>
      <w:r>
        <w:tab/>
      </w:r>
      <w:r>
        <w:fldChar w:fldCharType="begin"/>
      </w:r>
      <w:r>
        <w:instrText xml:space="preserve"> PAGEREF _Toc221553206 \h </w:instrText>
      </w:r>
      <w:r>
        <w:fldChar w:fldCharType="separate"/>
      </w:r>
      <w:r>
        <w:t>4</w:t>
      </w:r>
      <w:r>
        <w:fldChar w:fldCharType="end"/>
      </w:r>
    </w:p>
    <w:p w14:paraId="2D3B3433" w14:textId="38562FE6" w:rsidR="005069DD" w:rsidRDefault="005069DD">
      <w:pPr>
        <w:pStyle w:val="TOC3"/>
        <w:rPr>
          <w:rFonts w:asciiTheme="minorHAnsi" w:eastAsiaTheme="minorEastAsia" w:hAnsiTheme="minorHAnsi" w:cstheme="minorBidi"/>
          <w:bCs w:val="0"/>
          <w:color w:val="auto"/>
          <w:kern w:val="2"/>
          <w:sz w:val="24"/>
          <w:szCs w:val="24"/>
          <w:lang w:val="en-US" w:eastAsia="en-US"/>
          <w14:ligatures w14:val="standardContextual"/>
        </w:rPr>
      </w:pPr>
      <w:r>
        <w:t>3.2.3</w:t>
      </w:r>
      <w:r>
        <w:rPr>
          <w:rFonts w:asciiTheme="minorHAnsi" w:eastAsiaTheme="minorEastAsia" w:hAnsiTheme="minorHAnsi" w:cstheme="minorBidi"/>
          <w:bCs w:val="0"/>
          <w:color w:val="auto"/>
          <w:kern w:val="2"/>
          <w:sz w:val="24"/>
          <w:szCs w:val="24"/>
          <w:lang w:val="en-US" w:eastAsia="en-US"/>
          <w14:ligatures w14:val="standardContextual"/>
        </w:rPr>
        <w:tab/>
      </w:r>
      <w:r>
        <w:t>geodeziuri agegmva</w:t>
      </w:r>
      <w:r>
        <w:tab/>
      </w:r>
      <w:r>
        <w:fldChar w:fldCharType="begin"/>
      </w:r>
      <w:r>
        <w:instrText xml:space="preserve"> PAGEREF _Toc221553207 \h </w:instrText>
      </w:r>
      <w:r>
        <w:fldChar w:fldCharType="separate"/>
      </w:r>
      <w:r>
        <w:t>4</w:t>
      </w:r>
      <w:r>
        <w:fldChar w:fldCharType="end"/>
      </w:r>
    </w:p>
    <w:p w14:paraId="534E5B52" w14:textId="6D65B73C"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3.3</w:t>
      </w:r>
      <w:r>
        <w:rPr>
          <w:rFonts w:asciiTheme="minorHAnsi" w:eastAsiaTheme="minorEastAsia" w:hAnsiTheme="minorHAnsi" w:cstheme="minorBidi"/>
          <w:bCs w:val="0"/>
          <w:color w:val="auto"/>
          <w:kern w:val="2"/>
          <w:sz w:val="24"/>
          <w:szCs w:val="24"/>
          <w:lang w:val="en-US" w:eastAsia="en-US"/>
          <w14:ligatures w14:val="standardContextual"/>
        </w:rPr>
        <w:tab/>
      </w:r>
      <w:r>
        <w:t>riskebis marTva, janmrTeloba da usafrTxoeba</w:t>
      </w:r>
      <w:r>
        <w:tab/>
      </w:r>
      <w:r>
        <w:fldChar w:fldCharType="begin"/>
      </w:r>
      <w:r>
        <w:instrText xml:space="preserve"> PAGEREF _Toc221553208 \h </w:instrText>
      </w:r>
      <w:r>
        <w:fldChar w:fldCharType="separate"/>
      </w:r>
      <w:r>
        <w:t>4</w:t>
      </w:r>
      <w:r>
        <w:fldChar w:fldCharType="end"/>
      </w:r>
    </w:p>
    <w:p w14:paraId="00124DFB" w14:textId="37ED1268"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3.4</w:t>
      </w:r>
      <w:r>
        <w:rPr>
          <w:rFonts w:asciiTheme="minorHAnsi" w:eastAsiaTheme="minorEastAsia" w:hAnsiTheme="minorHAnsi" w:cstheme="minorBidi"/>
          <w:bCs w:val="0"/>
          <w:color w:val="auto"/>
          <w:kern w:val="2"/>
          <w:sz w:val="24"/>
          <w:szCs w:val="24"/>
          <w:lang w:val="en-US" w:eastAsia="en-US"/>
          <w14:ligatures w14:val="standardContextual"/>
        </w:rPr>
        <w:tab/>
      </w:r>
      <w:r>
        <w:t>programa</w:t>
      </w:r>
      <w:r>
        <w:tab/>
      </w:r>
      <w:r>
        <w:fldChar w:fldCharType="begin"/>
      </w:r>
      <w:r>
        <w:instrText xml:space="preserve"> PAGEREF _Toc221553209 \h </w:instrText>
      </w:r>
      <w:r>
        <w:fldChar w:fldCharType="separate"/>
      </w:r>
      <w:r>
        <w:t>5</w:t>
      </w:r>
      <w:r>
        <w:fldChar w:fldCharType="end"/>
      </w:r>
    </w:p>
    <w:p w14:paraId="59464CF4" w14:textId="07D0B7EC" w:rsidR="005069DD" w:rsidRDefault="005069DD">
      <w:pPr>
        <w:pStyle w:val="TOC1"/>
        <w:rPr>
          <w:rFonts w:asciiTheme="minorHAnsi" w:eastAsiaTheme="minorEastAsia" w:hAnsiTheme="minorHAnsi" w:cstheme="minorBidi"/>
          <w:b w:val="0"/>
          <w:bCs w:val="0"/>
          <w:color w:val="auto"/>
          <w:kern w:val="2"/>
          <w:sz w:val="24"/>
          <w:szCs w:val="24"/>
          <w:lang w:val="en-US" w:eastAsia="en-US"/>
          <w14:ligatures w14:val="standardContextual"/>
        </w:rPr>
      </w:pPr>
      <w:r>
        <w:t>4</w:t>
      </w:r>
      <w:r>
        <w:rPr>
          <w:rFonts w:asciiTheme="minorHAnsi" w:eastAsiaTheme="minorEastAsia" w:hAnsiTheme="minorHAnsi" w:cstheme="minorBidi"/>
          <w:b w:val="0"/>
          <w:bCs w:val="0"/>
          <w:color w:val="auto"/>
          <w:kern w:val="2"/>
          <w:sz w:val="24"/>
          <w:szCs w:val="24"/>
          <w:lang w:val="en-US" w:eastAsia="en-US"/>
          <w14:ligatures w14:val="standardContextual"/>
        </w:rPr>
        <w:tab/>
      </w:r>
      <w:r>
        <w:t>geodeziuri momsaxurebis konkretuli teqnikuri specifikaciebi</w:t>
      </w:r>
      <w:r>
        <w:tab/>
      </w:r>
      <w:r>
        <w:fldChar w:fldCharType="begin"/>
      </w:r>
      <w:r>
        <w:instrText xml:space="preserve"> PAGEREF _Toc221553210 \h </w:instrText>
      </w:r>
      <w:r>
        <w:fldChar w:fldCharType="separate"/>
      </w:r>
      <w:r>
        <w:t>5</w:t>
      </w:r>
      <w:r>
        <w:fldChar w:fldCharType="end"/>
      </w:r>
    </w:p>
    <w:p w14:paraId="79032460" w14:textId="63CEE579"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4.1</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nawili I – zogadi moTxovnebi</w:t>
      </w:r>
      <w:r>
        <w:tab/>
      </w:r>
      <w:r>
        <w:fldChar w:fldCharType="begin"/>
      </w:r>
      <w:r>
        <w:instrText xml:space="preserve"> PAGEREF _Toc221553211 \h </w:instrText>
      </w:r>
      <w:r>
        <w:fldChar w:fldCharType="separate"/>
      </w:r>
      <w:r>
        <w:t>5</w:t>
      </w:r>
      <w:r>
        <w:fldChar w:fldCharType="end"/>
      </w:r>
    </w:p>
    <w:p w14:paraId="08976865" w14:textId="096D3A8A" w:rsidR="005069DD" w:rsidRDefault="005069DD">
      <w:pPr>
        <w:pStyle w:val="TOC3"/>
        <w:rPr>
          <w:rFonts w:asciiTheme="minorHAnsi" w:eastAsiaTheme="minorEastAsia" w:hAnsiTheme="minorHAnsi" w:cstheme="minorBidi"/>
          <w:bCs w:val="0"/>
          <w:color w:val="auto"/>
          <w:kern w:val="2"/>
          <w:sz w:val="24"/>
          <w:szCs w:val="24"/>
          <w:lang w:val="en-US" w:eastAsia="en-US"/>
          <w14:ligatures w14:val="standardContextual"/>
        </w:rPr>
      </w:pPr>
      <w:r>
        <w:t>4.1.1</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kontraqtoris movaleobebi</w:t>
      </w:r>
      <w:r>
        <w:tab/>
      </w:r>
      <w:r>
        <w:fldChar w:fldCharType="begin"/>
      </w:r>
      <w:r>
        <w:instrText xml:space="preserve"> PAGEREF _Toc221553212 \h </w:instrText>
      </w:r>
      <w:r>
        <w:fldChar w:fldCharType="separate"/>
      </w:r>
      <w:r>
        <w:t>5</w:t>
      </w:r>
      <w:r>
        <w:fldChar w:fldCharType="end"/>
      </w:r>
    </w:p>
    <w:p w14:paraId="338CA55D" w14:textId="3B89B5FB" w:rsidR="005069DD" w:rsidRDefault="005069DD">
      <w:pPr>
        <w:pStyle w:val="TOC3"/>
        <w:rPr>
          <w:rFonts w:asciiTheme="minorHAnsi" w:eastAsiaTheme="minorEastAsia" w:hAnsiTheme="minorHAnsi" w:cstheme="minorBidi"/>
          <w:bCs w:val="0"/>
          <w:color w:val="auto"/>
          <w:kern w:val="2"/>
          <w:sz w:val="24"/>
          <w:szCs w:val="24"/>
          <w:lang w:val="en-US" w:eastAsia="en-US"/>
          <w14:ligatures w14:val="standardContextual"/>
        </w:rPr>
      </w:pPr>
      <w:r>
        <w:t>4.1.2</w:t>
      </w:r>
      <w:r>
        <w:rPr>
          <w:rFonts w:asciiTheme="minorHAnsi" w:eastAsiaTheme="minorEastAsia" w:hAnsiTheme="minorHAnsi" w:cstheme="minorBidi"/>
          <w:bCs w:val="0"/>
          <w:color w:val="auto"/>
          <w:kern w:val="2"/>
          <w:sz w:val="24"/>
          <w:szCs w:val="24"/>
          <w:lang w:val="en-US" w:eastAsia="en-US"/>
          <w14:ligatures w14:val="standardContextual"/>
        </w:rPr>
        <w:tab/>
      </w:r>
      <w:r>
        <w:t>Sedegebi</w:t>
      </w:r>
      <w:r>
        <w:tab/>
      </w:r>
      <w:r>
        <w:fldChar w:fldCharType="begin"/>
      </w:r>
      <w:r>
        <w:instrText xml:space="preserve"> PAGEREF _Toc221553213 \h </w:instrText>
      </w:r>
      <w:r>
        <w:fldChar w:fldCharType="separate"/>
      </w:r>
      <w:r>
        <w:t>6</w:t>
      </w:r>
      <w:r>
        <w:fldChar w:fldCharType="end"/>
      </w:r>
    </w:p>
    <w:p w14:paraId="35B09CE1" w14:textId="6FEC82EB"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4.2</w:t>
      </w:r>
      <w:r>
        <w:rPr>
          <w:rFonts w:asciiTheme="minorHAnsi" w:eastAsiaTheme="minorEastAsia" w:hAnsiTheme="minorHAnsi" w:cstheme="minorBidi"/>
          <w:bCs w:val="0"/>
          <w:color w:val="auto"/>
          <w:kern w:val="2"/>
          <w:sz w:val="24"/>
          <w:szCs w:val="24"/>
          <w:lang w:val="en-US" w:eastAsia="en-US"/>
          <w14:ligatures w14:val="standardContextual"/>
        </w:rPr>
        <w:tab/>
      </w:r>
      <w:r>
        <w:t>nawili II – agegmvis kontroli</w:t>
      </w:r>
      <w:r>
        <w:tab/>
      </w:r>
      <w:r>
        <w:fldChar w:fldCharType="begin"/>
      </w:r>
      <w:r>
        <w:instrText xml:space="preserve"> PAGEREF _Toc221553214 \h </w:instrText>
      </w:r>
      <w:r>
        <w:fldChar w:fldCharType="separate"/>
      </w:r>
      <w:r>
        <w:t>6</w:t>
      </w:r>
      <w:r>
        <w:fldChar w:fldCharType="end"/>
      </w:r>
    </w:p>
    <w:p w14:paraId="537F3123" w14:textId="1A275812"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4.3</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nawili III – geodeziuri samuSaoebi</w:t>
      </w:r>
      <w:r>
        <w:tab/>
      </w:r>
      <w:r>
        <w:fldChar w:fldCharType="begin"/>
      </w:r>
      <w:r>
        <w:instrText xml:space="preserve"> PAGEREF _Toc221553215 \h </w:instrText>
      </w:r>
      <w:r>
        <w:fldChar w:fldCharType="separate"/>
      </w:r>
      <w:r>
        <w:t>6</w:t>
      </w:r>
      <w:r>
        <w:fldChar w:fldCharType="end"/>
      </w:r>
    </w:p>
    <w:p w14:paraId="518CFDE8" w14:textId="794BC717"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lang w:val="fr-CH"/>
        </w:rPr>
        <w:t>4.4</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lang w:val="fr-CH"/>
        </w:rPr>
        <w:t>nawili IV – agegmvis meTodebi</w:t>
      </w:r>
      <w:r>
        <w:tab/>
      </w:r>
      <w:r>
        <w:fldChar w:fldCharType="begin"/>
      </w:r>
      <w:r>
        <w:instrText xml:space="preserve"> PAGEREF _Toc221553216 \h </w:instrText>
      </w:r>
      <w:r>
        <w:fldChar w:fldCharType="separate"/>
      </w:r>
      <w:r>
        <w:t>6</w:t>
      </w:r>
      <w:r>
        <w:fldChar w:fldCharType="end"/>
      </w:r>
    </w:p>
    <w:p w14:paraId="28F5803B" w14:textId="08E4E387" w:rsidR="005069DD" w:rsidRDefault="005069DD">
      <w:pPr>
        <w:pStyle w:val="TOC1"/>
        <w:rPr>
          <w:rFonts w:asciiTheme="minorHAnsi" w:eastAsiaTheme="minorEastAsia" w:hAnsiTheme="minorHAnsi" w:cstheme="minorBidi"/>
          <w:b w:val="0"/>
          <w:bCs w:val="0"/>
          <w:color w:val="auto"/>
          <w:kern w:val="2"/>
          <w:sz w:val="24"/>
          <w:szCs w:val="24"/>
          <w:lang w:val="en-US" w:eastAsia="en-US"/>
          <w14:ligatures w14:val="standardContextual"/>
        </w:rPr>
      </w:pPr>
      <w:r w:rsidRPr="00EF1DF0">
        <w:rPr>
          <w:rFonts w:cs="Sylfaen"/>
        </w:rPr>
        <w:t>5</w:t>
      </w:r>
      <w:r>
        <w:rPr>
          <w:rFonts w:asciiTheme="minorHAnsi" w:eastAsiaTheme="minorEastAsia" w:hAnsiTheme="minorHAnsi" w:cstheme="minorBidi"/>
          <w:b w:val="0"/>
          <w:bCs w:val="0"/>
          <w:color w:val="auto"/>
          <w:kern w:val="2"/>
          <w:sz w:val="24"/>
          <w:szCs w:val="24"/>
          <w:lang w:val="en-US" w:eastAsia="en-US"/>
          <w14:ligatures w14:val="standardContextual"/>
        </w:rPr>
        <w:tab/>
      </w:r>
      <w:r w:rsidRPr="00EF1DF0">
        <w:rPr>
          <w:rFonts w:cs="Sylfaen"/>
          <w:lang w:val="ka-GE"/>
        </w:rPr>
        <w:t>sakvalifikacio moTxovnebi</w:t>
      </w:r>
      <w:r>
        <w:tab/>
      </w:r>
      <w:r>
        <w:fldChar w:fldCharType="begin"/>
      </w:r>
      <w:r>
        <w:instrText xml:space="preserve"> PAGEREF _Toc221553217 \h </w:instrText>
      </w:r>
      <w:r>
        <w:fldChar w:fldCharType="separate"/>
      </w:r>
      <w:r>
        <w:t>7</w:t>
      </w:r>
      <w:r>
        <w:fldChar w:fldCharType="end"/>
      </w:r>
    </w:p>
    <w:p w14:paraId="6D450DD4" w14:textId="2D007944"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rFonts w:cs="Sylfaen"/>
        </w:rPr>
        <w:t>5.1</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rFonts w:cs="Sylfaen"/>
        </w:rPr>
        <w:t>moTxovna pretendentis gamocdilebis Sesaxeb</w:t>
      </w:r>
      <w:r>
        <w:tab/>
      </w:r>
      <w:r>
        <w:fldChar w:fldCharType="begin"/>
      </w:r>
      <w:r>
        <w:instrText xml:space="preserve"> PAGEREF _Toc221553218 \h </w:instrText>
      </w:r>
      <w:r>
        <w:fldChar w:fldCharType="separate"/>
      </w:r>
      <w:r>
        <w:t>7</w:t>
      </w:r>
      <w:r>
        <w:fldChar w:fldCharType="end"/>
      </w:r>
    </w:p>
    <w:p w14:paraId="0D307947" w14:textId="52E71238"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rFonts w:cs="Sylfaen"/>
        </w:rPr>
        <w:t>5.2</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rFonts w:cs="Sylfaen"/>
        </w:rPr>
        <w:t>moTxovna pretendentis materialur-teqnikuri bazis Sesaxeb</w:t>
      </w:r>
      <w:r>
        <w:tab/>
      </w:r>
      <w:r>
        <w:fldChar w:fldCharType="begin"/>
      </w:r>
      <w:r>
        <w:instrText xml:space="preserve"> PAGEREF _Toc221553219 \h </w:instrText>
      </w:r>
      <w:r>
        <w:fldChar w:fldCharType="separate"/>
      </w:r>
      <w:r>
        <w:t>7</w:t>
      </w:r>
      <w:r>
        <w:fldChar w:fldCharType="end"/>
      </w:r>
    </w:p>
    <w:p w14:paraId="17A944A1" w14:textId="39A1E31F" w:rsidR="005069DD" w:rsidRDefault="005069DD">
      <w:pPr>
        <w:pStyle w:val="TOC2"/>
        <w:rPr>
          <w:rFonts w:asciiTheme="minorHAnsi" w:eastAsiaTheme="minorEastAsia" w:hAnsiTheme="minorHAnsi" w:cstheme="minorBidi"/>
          <w:bCs w:val="0"/>
          <w:color w:val="auto"/>
          <w:kern w:val="2"/>
          <w:sz w:val="24"/>
          <w:szCs w:val="24"/>
          <w:lang w:val="en-US" w:eastAsia="en-US"/>
          <w14:ligatures w14:val="standardContextual"/>
        </w:rPr>
      </w:pPr>
      <w:r w:rsidRPr="00EF1DF0">
        <w:rPr>
          <w:rFonts w:cs="Sylfaen"/>
        </w:rPr>
        <w:t>5.3</w:t>
      </w:r>
      <w:r>
        <w:rPr>
          <w:rFonts w:asciiTheme="minorHAnsi" w:eastAsiaTheme="minorEastAsia" w:hAnsiTheme="minorHAnsi" w:cstheme="minorBidi"/>
          <w:bCs w:val="0"/>
          <w:color w:val="auto"/>
          <w:kern w:val="2"/>
          <w:sz w:val="24"/>
          <w:szCs w:val="24"/>
          <w:lang w:val="en-US" w:eastAsia="en-US"/>
          <w14:ligatures w14:val="standardContextual"/>
        </w:rPr>
        <w:tab/>
      </w:r>
      <w:r w:rsidRPr="00EF1DF0">
        <w:rPr>
          <w:rFonts w:cs="Sylfaen"/>
        </w:rPr>
        <w:t>moTxovna pretendentis personalis gamocdilebis Sesaxeb</w:t>
      </w:r>
      <w:r>
        <w:tab/>
      </w:r>
      <w:r>
        <w:fldChar w:fldCharType="begin"/>
      </w:r>
      <w:r>
        <w:instrText xml:space="preserve"> PAGEREF _Toc221553220 \h </w:instrText>
      </w:r>
      <w:r>
        <w:fldChar w:fldCharType="separate"/>
      </w:r>
      <w:r>
        <w:t>7</w:t>
      </w:r>
      <w:r>
        <w:fldChar w:fldCharType="end"/>
      </w:r>
    </w:p>
    <w:p w14:paraId="53BA91EE" w14:textId="2B4E513D" w:rsidR="005069DD" w:rsidRDefault="005069DD">
      <w:pPr>
        <w:pStyle w:val="TOC1"/>
        <w:rPr>
          <w:rFonts w:asciiTheme="minorHAnsi" w:eastAsiaTheme="minorEastAsia" w:hAnsiTheme="minorHAnsi" w:cstheme="minorBidi"/>
          <w:b w:val="0"/>
          <w:bCs w:val="0"/>
          <w:color w:val="auto"/>
          <w:kern w:val="2"/>
          <w:sz w:val="24"/>
          <w:szCs w:val="24"/>
          <w:lang w:val="en-US" w:eastAsia="en-US"/>
          <w14:ligatures w14:val="standardContextual"/>
        </w:rPr>
      </w:pPr>
      <w:r w:rsidRPr="00EF1DF0">
        <w:rPr>
          <w:lang w:val="en-GB"/>
        </w:rPr>
        <w:t>6</w:t>
      </w:r>
      <w:r>
        <w:rPr>
          <w:rFonts w:asciiTheme="minorHAnsi" w:eastAsiaTheme="minorEastAsia" w:hAnsiTheme="minorHAnsi" w:cstheme="minorBidi"/>
          <w:b w:val="0"/>
          <w:bCs w:val="0"/>
          <w:color w:val="auto"/>
          <w:kern w:val="2"/>
          <w:sz w:val="24"/>
          <w:szCs w:val="24"/>
          <w:lang w:val="en-US" w:eastAsia="en-US"/>
          <w14:ligatures w14:val="standardContextual"/>
        </w:rPr>
        <w:tab/>
      </w:r>
      <w:r>
        <w:t>xarjTaRricxva</w:t>
      </w:r>
      <w:r>
        <w:tab/>
      </w:r>
      <w:r>
        <w:fldChar w:fldCharType="begin"/>
      </w:r>
      <w:r>
        <w:instrText xml:space="preserve"> PAGEREF _Toc221553221 \h </w:instrText>
      </w:r>
      <w:r>
        <w:fldChar w:fldCharType="separate"/>
      </w:r>
      <w:r>
        <w:t>8</w:t>
      </w:r>
      <w:r>
        <w:fldChar w:fldCharType="end"/>
      </w:r>
    </w:p>
    <w:p w14:paraId="271D4A5F" w14:textId="377D2F34" w:rsidR="0061377A" w:rsidRDefault="00F93F6C" w:rsidP="00C357EE">
      <w:pPr>
        <w:pStyle w:val="BodyText"/>
        <w:ind w:left="0" w:right="27"/>
        <w:rPr>
          <w:b/>
          <w:noProof/>
          <w:lang w:val="en-GB"/>
        </w:rPr>
      </w:pPr>
      <w:r>
        <w:rPr>
          <w:b/>
          <w:noProof/>
          <w:lang w:val="en-GB"/>
        </w:rPr>
        <w:fldChar w:fldCharType="end"/>
      </w:r>
    </w:p>
    <w:p w14:paraId="7193DD30" w14:textId="233B6C10" w:rsidR="002F785A" w:rsidRPr="00A67513" w:rsidRDefault="002F785A" w:rsidP="0061377A">
      <w:pPr>
        <w:pStyle w:val="Title"/>
        <w:tabs>
          <w:tab w:val="right" w:pos="8460"/>
        </w:tabs>
        <w:rPr>
          <w:lang w:val="fr-CH"/>
        </w:rPr>
      </w:pPr>
      <w:r>
        <w:rPr>
          <w:lang w:val="fr-CH"/>
        </w:rPr>
        <w:t>c</w:t>
      </w:r>
      <w:r w:rsidRPr="00560BC3">
        <w:rPr>
          <w:lang w:val="fr-CH"/>
        </w:rPr>
        <w:t>xrilebis sia</w:t>
      </w:r>
      <w:r w:rsidRPr="00A67513">
        <w:rPr>
          <w:b w:val="0"/>
          <w:sz w:val="20"/>
          <w:lang w:val="fr-CH"/>
        </w:rPr>
        <w:tab/>
      </w:r>
      <w:r w:rsidRPr="00560BC3">
        <w:rPr>
          <w:b w:val="0"/>
          <w:sz w:val="20"/>
          <w:lang w:val="fr-CH"/>
        </w:rPr>
        <w:t>gverdi</w:t>
      </w:r>
    </w:p>
    <w:p w14:paraId="3A6DC1D5" w14:textId="3084AE43" w:rsidR="005069DD" w:rsidRDefault="00D11E4F">
      <w:pPr>
        <w:pStyle w:val="TableofFigures"/>
        <w:rPr>
          <w:rFonts w:asciiTheme="minorHAnsi" w:eastAsiaTheme="minorEastAsia" w:hAnsiTheme="minorHAnsi" w:cstheme="minorBidi"/>
          <w:bCs w:val="0"/>
          <w:noProof/>
          <w:color w:val="auto"/>
          <w:kern w:val="2"/>
          <w:sz w:val="24"/>
          <w:szCs w:val="24"/>
          <w:lang w:val="en-US" w:eastAsia="en-US"/>
          <w14:ligatures w14:val="standardContextual"/>
        </w:rPr>
      </w:pPr>
      <w:r>
        <w:rPr>
          <w:lang w:val="en-GB"/>
        </w:rPr>
        <w:fldChar w:fldCharType="begin"/>
      </w:r>
      <w:r>
        <w:rPr>
          <w:lang w:val="en-GB"/>
        </w:rPr>
        <w:instrText xml:space="preserve"> TOC \h \z \c "Table" </w:instrText>
      </w:r>
      <w:r>
        <w:rPr>
          <w:lang w:val="en-GB"/>
        </w:rPr>
        <w:fldChar w:fldCharType="separate"/>
      </w:r>
      <w:hyperlink w:anchor="_Toc221553222" w:history="1">
        <w:r w:rsidR="005069DD" w:rsidRPr="00640134">
          <w:rPr>
            <w:rStyle w:val="Hyperlink"/>
            <w:i/>
            <w:iCs/>
            <w:noProof/>
          </w:rPr>
          <w:t>cxrili 1</w:t>
        </w:r>
        <w:r w:rsidR="005069DD" w:rsidRPr="00640134">
          <w:rPr>
            <w:rStyle w:val="Hyperlink"/>
            <w:i/>
            <w:iCs/>
            <w:noProof/>
          </w:rPr>
          <w:noBreakHyphen/>
          <w:t>1: naxazebis sia</w:t>
        </w:r>
        <w:r w:rsidR="005069DD">
          <w:rPr>
            <w:noProof/>
            <w:webHidden/>
          </w:rPr>
          <w:tab/>
        </w:r>
        <w:r w:rsidR="005069DD">
          <w:rPr>
            <w:noProof/>
            <w:webHidden/>
          </w:rPr>
          <w:fldChar w:fldCharType="begin"/>
        </w:r>
        <w:r w:rsidR="005069DD">
          <w:rPr>
            <w:noProof/>
            <w:webHidden/>
          </w:rPr>
          <w:instrText xml:space="preserve"> PAGEREF _Toc221553222 \h </w:instrText>
        </w:r>
        <w:r w:rsidR="005069DD">
          <w:rPr>
            <w:noProof/>
            <w:webHidden/>
          </w:rPr>
        </w:r>
        <w:r w:rsidR="005069DD">
          <w:rPr>
            <w:noProof/>
            <w:webHidden/>
          </w:rPr>
          <w:fldChar w:fldCharType="separate"/>
        </w:r>
        <w:r w:rsidR="005069DD">
          <w:rPr>
            <w:noProof/>
            <w:webHidden/>
          </w:rPr>
          <w:t>2</w:t>
        </w:r>
        <w:r w:rsidR="005069DD">
          <w:rPr>
            <w:noProof/>
            <w:webHidden/>
          </w:rPr>
          <w:fldChar w:fldCharType="end"/>
        </w:r>
      </w:hyperlink>
    </w:p>
    <w:p w14:paraId="12A278FB" w14:textId="1FB1D256" w:rsidR="0061377A" w:rsidRDefault="00D11E4F">
      <w:pPr>
        <w:rPr>
          <w:lang w:val="en-GB"/>
        </w:rPr>
      </w:pPr>
      <w:r>
        <w:rPr>
          <w:lang w:val="en-GB"/>
        </w:rPr>
        <w:fldChar w:fldCharType="end"/>
      </w:r>
    </w:p>
    <w:p w14:paraId="0D2A38AD" w14:textId="77777777" w:rsidR="0061377A" w:rsidRPr="002F785A" w:rsidRDefault="0061377A" w:rsidP="0061377A">
      <w:pPr>
        <w:pStyle w:val="Title"/>
        <w:spacing w:after="240"/>
        <w:rPr>
          <w:lang w:val="en-GB"/>
        </w:rPr>
      </w:pPr>
      <w:r>
        <w:rPr>
          <w:lang w:val="en-GB"/>
        </w:rPr>
        <w:t>danarTebi</w:t>
      </w:r>
    </w:p>
    <w:p w14:paraId="27CCEDC3" w14:textId="77777777" w:rsidR="0061377A" w:rsidRPr="00560BC3" w:rsidRDefault="0061377A" w:rsidP="0061377A">
      <w:pPr>
        <w:pStyle w:val="BodyText"/>
        <w:spacing w:before="0" w:after="0"/>
        <w:ind w:left="0"/>
        <w:rPr>
          <w:lang w:val="en-GB"/>
        </w:rPr>
      </w:pPr>
      <w:r>
        <w:rPr>
          <w:lang w:val="en-GB"/>
        </w:rPr>
        <w:t>danarTi</w:t>
      </w:r>
      <w:r w:rsidRPr="00560BC3">
        <w:rPr>
          <w:lang w:val="en-GB"/>
        </w:rPr>
        <w:t xml:space="preserve"> </w:t>
      </w:r>
      <w:r w:rsidRPr="006C3FA0">
        <w:rPr>
          <w:rFonts w:ascii="Arial" w:hAnsi="Arial"/>
          <w:lang w:val="en-GB"/>
        </w:rPr>
        <w:t>A</w:t>
      </w:r>
      <w:r w:rsidRPr="00560BC3">
        <w:rPr>
          <w:lang w:val="en-GB"/>
        </w:rPr>
        <w:t>: na</w:t>
      </w:r>
      <w:r>
        <w:rPr>
          <w:lang w:val="en-GB"/>
        </w:rPr>
        <w:t>x</w:t>
      </w:r>
      <w:r w:rsidRPr="00560BC3">
        <w:rPr>
          <w:lang w:val="en-GB"/>
        </w:rPr>
        <w:t>aze</w:t>
      </w:r>
      <w:r>
        <w:rPr>
          <w:lang w:val="en-GB"/>
        </w:rPr>
        <w:t>b</w:t>
      </w:r>
      <w:r w:rsidRPr="00560BC3">
        <w:rPr>
          <w:lang w:val="en-GB"/>
        </w:rPr>
        <w:t>i</w:t>
      </w:r>
    </w:p>
    <w:p w14:paraId="7BCA0C0E" w14:textId="77777777" w:rsidR="0061377A" w:rsidRDefault="0061377A" w:rsidP="0061377A">
      <w:pPr>
        <w:pStyle w:val="BodyText"/>
        <w:spacing w:before="0" w:after="0"/>
        <w:ind w:left="0"/>
        <w:rPr>
          <w:lang w:val="en-GB"/>
        </w:rPr>
      </w:pPr>
      <w:r w:rsidRPr="00560BC3">
        <w:rPr>
          <w:lang w:val="en-GB"/>
        </w:rPr>
        <w:t xml:space="preserve">danarTi </w:t>
      </w:r>
      <w:r w:rsidRPr="006C3FA0">
        <w:rPr>
          <w:rFonts w:ascii="Arial" w:hAnsi="Arial"/>
          <w:lang w:val="en-GB"/>
        </w:rPr>
        <w:t>B</w:t>
      </w:r>
      <w:r w:rsidRPr="00560BC3">
        <w:rPr>
          <w:lang w:val="en-GB"/>
        </w:rPr>
        <w:t>: xarj</w:t>
      </w:r>
      <w:r>
        <w:rPr>
          <w:lang w:val="en-GB"/>
        </w:rPr>
        <w:t>T</w:t>
      </w:r>
      <w:r w:rsidRPr="00560BC3">
        <w:rPr>
          <w:lang w:val="en-GB"/>
        </w:rPr>
        <w:t>aRricxva</w:t>
      </w:r>
    </w:p>
    <w:p w14:paraId="113D7A76" w14:textId="68995248" w:rsidR="0061377A" w:rsidRPr="005B2D8C" w:rsidRDefault="0061377A" w:rsidP="0061377A">
      <w:pPr>
        <w:pStyle w:val="BodyText"/>
        <w:spacing w:before="0" w:after="0"/>
        <w:ind w:left="0"/>
        <w:rPr>
          <w:lang w:val="en-GB"/>
        </w:rPr>
      </w:pPr>
      <w:r w:rsidRPr="00560BC3">
        <w:rPr>
          <w:lang w:val="en-GB"/>
        </w:rPr>
        <w:t xml:space="preserve">danarTi </w:t>
      </w:r>
      <w:r w:rsidRPr="006C3FA0">
        <w:rPr>
          <w:rFonts w:ascii="Arial" w:hAnsi="Arial"/>
          <w:lang w:val="en-GB"/>
        </w:rPr>
        <w:t>C</w:t>
      </w:r>
      <w:r w:rsidRPr="00560BC3">
        <w:rPr>
          <w:lang w:val="en-GB"/>
        </w:rPr>
        <w:t>:</w:t>
      </w:r>
      <w:r>
        <w:t xml:space="preserve"> </w:t>
      </w:r>
      <w:r w:rsidRPr="005B2D8C">
        <w:t>informacia analogiuri</w:t>
      </w:r>
      <w:r>
        <w:t xml:space="preserve"> </w:t>
      </w:r>
      <w:r w:rsidRPr="005B2D8C">
        <w:t>gamocdilebis Sesaxeb</w:t>
      </w:r>
    </w:p>
    <w:p w14:paraId="7E8FC0A1" w14:textId="77777777" w:rsidR="0061377A" w:rsidRDefault="0061377A" w:rsidP="0061377A">
      <w:pPr>
        <w:pStyle w:val="BodyText"/>
        <w:spacing w:before="0" w:after="0"/>
        <w:ind w:left="0"/>
        <w:rPr>
          <w:lang w:val="en-GB"/>
        </w:rPr>
      </w:pPr>
      <w:r w:rsidRPr="00560BC3">
        <w:rPr>
          <w:lang w:val="en-GB"/>
        </w:rPr>
        <w:t xml:space="preserve">danarTi </w:t>
      </w:r>
      <w:r w:rsidRPr="006C3FA0">
        <w:rPr>
          <w:rFonts w:ascii="Arial" w:hAnsi="Arial"/>
          <w:lang w:val="en-GB"/>
        </w:rPr>
        <w:t>D</w:t>
      </w:r>
      <w:r w:rsidRPr="00560BC3">
        <w:rPr>
          <w:lang w:val="en-GB"/>
        </w:rPr>
        <w:t>:</w:t>
      </w:r>
      <w:r>
        <w:rPr>
          <w:lang w:val="en-GB"/>
        </w:rPr>
        <w:t xml:space="preserve"> </w:t>
      </w:r>
      <w:r w:rsidRPr="008E3176">
        <w:rPr>
          <w:lang w:val="en-GB"/>
        </w:rPr>
        <w:t>informacia materialur-teqnikuri bazis Sesaxeb</w:t>
      </w:r>
    </w:p>
    <w:p w14:paraId="6BDDD06E" w14:textId="77777777" w:rsidR="0061377A" w:rsidRPr="00E02E89" w:rsidRDefault="0061377A" w:rsidP="0061377A">
      <w:pPr>
        <w:pStyle w:val="BodyText"/>
        <w:spacing w:before="0" w:after="0"/>
        <w:ind w:left="0"/>
        <w:rPr>
          <w:vanish/>
          <w:lang w:val="en-GB"/>
        </w:rPr>
      </w:pPr>
      <w:r w:rsidRPr="00560BC3">
        <w:rPr>
          <w:lang w:val="en-GB"/>
        </w:rPr>
        <w:t xml:space="preserve">danarTi </w:t>
      </w:r>
      <w:r w:rsidRPr="006C3FA0">
        <w:rPr>
          <w:rFonts w:ascii="Arial" w:hAnsi="Arial"/>
          <w:lang w:val="en-GB"/>
        </w:rPr>
        <w:t>E</w:t>
      </w:r>
      <w:r w:rsidRPr="00560BC3">
        <w:rPr>
          <w:lang w:val="en-GB"/>
        </w:rPr>
        <w:t>:</w:t>
      </w:r>
      <w:r>
        <w:rPr>
          <w:lang w:val="en-GB"/>
        </w:rPr>
        <w:t xml:space="preserve"> </w:t>
      </w:r>
      <w:r w:rsidRPr="00E02E89">
        <w:rPr>
          <w:lang w:val="en-GB"/>
        </w:rPr>
        <w:t>informacia personalis gamocdilebis Sesaxeb</w:t>
      </w:r>
    </w:p>
    <w:p w14:paraId="13F084FA" w14:textId="77777777" w:rsidR="0061377A" w:rsidRPr="0061377A" w:rsidRDefault="0061377A">
      <w:pPr>
        <w:rPr>
          <w:lang w:val="en-GB"/>
        </w:rPr>
      </w:pPr>
    </w:p>
    <w:p w14:paraId="7BCB55B9" w14:textId="77777777" w:rsidR="009240A6" w:rsidRDefault="009240A6">
      <w:pPr>
        <w:rPr>
          <w:lang w:val="fr-CH"/>
        </w:rPr>
      </w:pPr>
    </w:p>
    <w:p w14:paraId="18D5333E" w14:textId="77777777" w:rsidR="0061377A" w:rsidRPr="00A67513" w:rsidRDefault="0061377A">
      <w:pPr>
        <w:rPr>
          <w:lang w:val="fr-CH"/>
        </w:rPr>
        <w:sectPr w:rsidR="0061377A" w:rsidRPr="00A67513" w:rsidSect="00C357EE">
          <w:headerReference w:type="default" r:id="rId17"/>
          <w:footerReference w:type="default" r:id="rId18"/>
          <w:pgSz w:w="11906" w:h="16838" w:code="9"/>
          <w:pgMar w:top="2041" w:right="1736" w:bottom="1304" w:left="1503" w:header="737" w:footer="680" w:gutter="0"/>
          <w:pgNumType w:fmt="upperRoman" w:start="1"/>
          <w:cols w:space="720"/>
          <w:docGrid w:linePitch="272"/>
        </w:sectPr>
      </w:pPr>
    </w:p>
    <w:p w14:paraId="6E305C04" w14:textId="327A00D2" w:rsidR="006A7BB2" w:rsidRDefault="00B824E2" w:rsidP="002112B1">
      <w:pPr>
        <w:pStyle w:val="Heading1"/>
        <w:spacing w:before="480" w:after="360"/>
        <w:ind w:left="540" w:hanging="540"/>
        <w:rPr>
          <w:sz w:val="28"/>
          <w:szCs w:val="28"/>
        </w:rPr>
      </w:pPr>
      <w:bookmarkStart w:id="0" w:name="_Toc221553196"/>
      <w:r>
        <w:rPr>
          <w:sz w:val="28"/>
          <w:szCs w:val="28"/>
        </w:rPr>
        <w:lastRenderedPageBreak/>
        <w:t>Sesavali</w:t>
      </w:r>
      <w:bookmarkEnd w:id="0"/>
    </w:p>
    <w:p w14:paraId="3F4885E9" w14:textId="77777777" w:rsidR="002B1CEF" w:rsidRPr="00AE65FA" w:rsidRDefault="002B1CEF" w:rsidP="001B7348">
      <w:pPr>
        <w:tabs>
          <w:tab w:val="left" w:pos="540"/>
        </w:tabs>
        <w:spacing w:before="120" w:after="120" w:line="240" w:lineRule="auto"/>
        <w:ind w:left="547" w:right="562"/>
        <w:jc w:val="both"/>
        <w:rPr>
          <w:bCs w:val="0"/>
        </w:rPr>
      </w:pPr>
      <w:r w:rsidRPr="00AE65FA">
        <w:t>Tbilisis wyalmomaragebis gvirabi ikvebeba bodornas wyalsacavidan (daaxloebiT 1.0 mln.m</w:t>
      </w:r>
      <w:r w:rsidRPr="00AE65FA">
        <w:rPr>
          <w:vertAlign w:val="superscript"/>
        </w:rPr>
        <w:t>3</w:t>
      </w:r>
      <w:r w:rsidRPr="00AE65FA">
        <w:t xml:space="preserve"> moculobiT), romelic warmoadgens Jinvalis kompleqsuri hidrokvanZis nawils. gvirabis Sesasvleli portali mdebareobs bodornas wyalsacavSi da wyali wyalmomaragebis gvirabis gavliT miewodeba Tbilisis zRvas. gvirabis TiTqmis dasawyisSi mowyobilia gverdiTi wyalsagdebi, romlis daniSnulebaa wyalmimRebidan gvirabSi moxvedrili zedmeti xarjis gadagdeba. </w:t>
      </w:r>
    </w:p>
    <w:p w14:paraId="5C460C7E" w14:textId="77777777" w:rsidR="002B1CEF" w:rsidRDefault="002B1CEF" w:rsidP="001B7348">
      <w:pPr>
        <w:tabs>
          <w:tab w:val="left" w:pos="540"/>
        </w:tabs>
        <w:spacing w:before="120" w:after="120" w:line="240" w:lineRule="auto"/>
        <w:ind w:left="547" w:right="562"/>
        <w:jc w:val="both"/>
      </w:pPr>
      <w:r w:rsidRPr="00AE65FA">
        <w:t>wyalmomaragebis gvirabis mTliani sigrZea 39.6 km. gvirabis dasawyisSi Ffskeris niSnulia 621.44 m, xolo gamosasvlel portalTan Ffskeris niSnulia – 549.99 m.</w:t>
      </w:r>
    </w:p>
    <w:p w14:paraId="065A173E" w14:textId="77777777" w:rsidR="002B1CEF" w:rsidRPr="00161ED8" w:rsidRDefault="002B1CEF" w:rsidP="001B7348">
      <w:pPr>
        <w:tabs>
          <w:tab w:val="left" w:pos="540"/>
        </w:tabs>
        <w:spacing w:before="120" w:after="120" w:line="240" w:lineRule="auto"/>
        <w:ind w:left="547" w:right="562"/>
        <w:jc w:val="both"/>
        <w:rPr>
          <w:rFonts w:asciiTheme="minorHAnsi" w:hAnsiTheme="minorHAnsi"/>
        </w:rPr>
      </w:pPr>
      <w:r w:rsidRPr="00CD3642">
        <w:t>gvirabis saSualo qanobi Seadgens daaxloebiT 0.14%.</w:t>
      </w:r>
      <w:r>
        <w:t xml:space="preserve"> gvirabi Sedgeba sxvadasxva ganivi kveTis, kerZod: wriuli, oTxkuTxedi da naliseburi formis mqone sxvadassxva sigrZis monakveTebisagan.</w:t>
      </w:r>
    </w:p>
    <w:p w14:paraId="4840D687" w14:textId="25957038" w:rsidR="009A060A" w:rsidRPr="002F785A" w:rsidRDefault="002F785A" w:rsidP="002112B1">
      <w:pPr>
        <w:pStyle w:val="Heading2"/>
        <w:tabs>
          <w:tab w:val="clear" w:pos="454"/>
          <w:tab w:val="num" w:pos="540"/>
        </w:tabs>
        <w:spacing w:before="360" w:after="240"/>
        <w:ind w:left="851" w:hanging="851"/>
        <w:rPr>
          <w:sz w:val="24"/>
          <w:szCs w:val="24"/>
          <w:lang w:val="en-GB"/>
        </w:rPr>
      </w:pPr>
      <w:bookmarkStart w:id="1" w:name="_Toc221553197"/>
      <w:r>
        <w:rPr>
          <w:sz w:val="24"/>
          <w:szCs w:val="24"/>
          <w:lang w:val="fr-CH"/>
        </w:rPr>
        <w:t>zogadi</w:t>
      </w:r>
      <w:bookmarkEnd w:id="1"/>
      <w:r>
        <w:rPr>
          <w:sz w:val="24"/>
          <w:szCs w:val="24"/>
          <w:lang w:val="fr-CH"/>
        </w:rPr>
        <w:t xml:space="preserve"> </w:t>
      </w:r>
    </w:p>
    <w:p w14:paraId="474685F9" w14:textId="77777777" w:rsidR="002B1CEF" w:rsidRDefault="009B2037" w:rsidP="001B7348">
      <w:pPr>
        <w:tabs>
          <w:tab w:val="left" w:pos="540"/>
        </w:tabs>
        <w:spacing w:before="120" w:after="120" w:line="240" w:lineRule="auto"/>
        <w:ind w:left="547" w:right="562"/>
        <w:jc w:val="both"/>
      </w:pPr>
      <w:r>
        <w:t xml:space="preserve">2025 wels </w:t>
      </w:r>
      <w:r w:rsidR="002B1CEF">
        <w:t xml:space="preserve">jorjian uoTer end faueris </w:t>
      </w:r>
      <w:r w:rsidRPr="009B2037">
        <w:t>TanamSromlebis mier, ganxorcielda gvirabis daTvaliereba da aRmoaCines dazianebuli ubani, romelic arsebul naxazebze dayrdnobiT</w:t>
      </w:r>
      <w:r>
        <w:t>,</w:t>
      </w:r>
      <w:r w:rsidRPr="009B2037">
        <w:t xml:space="preserve"> mdebareob</w:t>
      </w:r>
      <w:r>
        <w:t>s pk. 25+000 dan pk. 25+150 monakveTSi (piketaJi da dazianebuli ubnis mdebareoba dazustdeba geodeziuri gazomvebis Semdeg).</w:t>
      </w:r>
    </w:p>
    <w:p w14:paraId="76EF4A10" w14:textId="6CCDC8F7" w:rsidR="00724D73" w:rsidRPr="00CD3642" w:rsidRDefault="002B1CEF" w:rsidP="001B7348">
      <w:pPr>
        <w:tabs>
          <w:tab w:val="left" w:pos="540"/>
        </w:tabs>
        <w:spacing w:before="120" w:after="120" w:line="240" w:lineRule="auto"/>
        <w:ind w:left="547" w:right="562"/>
        <w:jc w:val="both"/>
      </w:pPr>
      <w:r>
        <w:t xml:space="preserve">winamdebare dokumenti warmoadgens samuSaos moculobebs geodeziuri gazomvebis warmoebisaTvis. </w:t>
      </w:r>
    </w:p>
    <w:p w14:paraId="2A86FC54" w14:textId="78413798" w:rsidR="00CB5BD9" w:rsidRPr="008D0C3A" w:rsidRDefault="008D0C3A" w:rsidP="002112B1">
      <w:pPr>
        <w:pStyle w:val="Heading2"/>
        <w:tabs>
          <w:tab w:val="clear" w:pos="454"/>
          <w:tab w:val="num" w:pos="540"/>
        </w:tabs>
        <w:spacing w:before="360" w:after="240"/>
        <w:ind w:left="851" w:hanging="851"/>
        <w:rPr>
          <w:sz w:val="24"/>
          <w:szCs w:val="24"/>
          <w:lang w:val="en-GB"/>
        </w:rPr>
      </w:pPr>
      <w:bookmarkStart w:id="2" w:name="_Toc221553198"/>
      <w:r>
        <w:rPr>
          <w:sz w:val="24"/>
          <w:szCs w:val="24"/>
          <w:lang w:val="fr-CH"/>
        </w:rPr>
        <w:t>miznebi</w:t>
      </w:r>
      <w:bookmarkEnd w:id="2"/>
    </w:p>
    <w:p w14:paraId="1EDA2AAC" w14:textId="6B1E3C90" w:rsidR="008D0C3A" w:rsidRDefault="001E15AA" w:rsidP="007B1E81">
      <w:pPr>
        <w:spacing w:before="120" w:after="120" w:line="240" w:lineRule="auto"/>
        <w:ind w:left="547"/>
        <w:jc w:val="both"/>
      </w:pPr>
      <w:r>
        <w:t>winamdebare dokumenti asaxavs</w:t>
      </w:r>
      <w:r w:rsidR="007176BD">
        <w:t xml:space="preserve"> bodorna-RrmaReles wyalmomaragebis gvirabis geodeziuri agegmvis </w:t>
      </w:r>
      <w:r>
        <w:t xml:space="preserve">uzrunvelyofis moTxovnebs, rogorc es detalurad aris aRwerili winamdebare teqnikuri </w:t>
      </w:r>
      <w:r w:rsidRPr="004F2523">
        <w:t>davalebis me-</w:t>
      </w:r>
      <w:r w:rsidR="004F2523" w:rsidRPr="004F2523">
        <w:t>3</w:t>
      </w:r>
      <w:r w:rsidRPr="004F2523">
        <w:t xml:space="preserve"> TavSi</w:t>
      </w:r>
      <w:r>
        <w:t xml:space="preserve"> [azomviTi samuSaoebis zogadi teqnikuri specifikaciebi].</w:t>
      </w:r>
    </w:p>
    <w:p w14:paraId="0A174677" w14:textId="6B39D990" w:rsidR="00332074" w:rsidRDefault="00332074" w:rsidP="007B1E81">
      <w:pPr>
        <w:spacing w:before="120" w:after="120" w:line="240" w:lineRule="auto"/>
        <w:ind w:left="547"/>
        <w:jc w:val="both"/>
      </w:pPr>
      <w:r>
        <w:t>teqnikuri davalebis ZiriTadi miznebia:</w:t>
      </w:r>
    </w:p>
    <w:p w14:paraId="160C0C28" w14:textId="7BFAC45A" w:rsidR="00332074" w:rsidRDefault="00332074" w:rsidP="00FF2DA8">
      <w:pPr>
        <w:pStyle w:val="ListParagraph"/>
        <w:numPr>
          <w:ilvl w:val="0"/>
          <w:numId w:val="37"/>
        </w:numPr>
        <w:spacing w:before="120" w:after="120" w:line="240" w:lineRule="auto"/>
        <w:jc w:val="both"/>
      </w:pPr>
      <w:r>
        <w:t>gvirabis RerZis geodeziuri agegmva mTels sigrZeze (daaxloebiT 39.6 km)</w:t>
      </w:r>
    </w:p>
    <w:p w14:paraId="25E2FCE9" w14:textId="77777777" w:rsidR="00DB2769" w:rsidRDefault="00DB2769" w:rsidP="00FF2DA8">
      <w:pPr>
        <w:pStyle w:val="ListParagraph"/>
        <w:numPr>
          <w:ilvl w:val="0"/>
          <w:numId w:val="37"/>
        </w:numPr>
        <w:spacing w:before="120" w:after="120" w:line="240" w:lineRule="auto"/>
        <w:jc w:val="both"/>
      </w:pPr>
      <w:r>
        <w:t>gvirabis sxvadasxva kveTis formis gansazRvra da agegmva</w:t>
      </w:r>
    </w:p>
    <w:p w14:paraId="6BA75B9F" w14:textId="462A38CB" w:rsidR="00FF2DA8" w:rsidRDefault="00FF2DA8" w:rsidP="00FF2DA8">
      <w:pPr>
        <w:pStyle w:val="ListParagraph"/>
        <w:numPr>
          <w:ilvl w:val="0"/>
          <w:numId w:val="38"/>
        </w:numPr>
        <w:spacing w:before="120" w:after="120" w:line="240" w:lineRule="auto"/>
        <w:jc w:val="both"/>
      </w:pPr>
      <w:r w:rsidRPr="00FF2DA8">
        <w:t>kedlisa</w:t>
      </w:r>
      <w:r>
        <w:t xml:space="preserve"> da Ziris SeerTebis wertilebi</w:t>
      </w:r>
    </w:p>
    <w:p w14:paraId="6FBCDEFD" w14:textId="445C219D" w:rsidR="00FF2DA8" w:rsidRDefault="00FF2DA8" w:rsidP="00FF2DA8">
      <w:pPr>
        <w:pStyle w:val="ListParagraph"/>
        <w:numPr>
          <w:ilvl w:val="0"/>
          <w:numId w:val="38"/>
        </w:numPr>
        <w:spacing w:before="120" w:after="120" w:line="240" w:lineRule="auto"/>
        <w:jc w:val="both"/>
      </w:pPr>
      <w:r>
        <w:t>kedlisa da TaRis SeerTebis wertilebi</w:t>
      </w:r>
    </w:p>
    <w:p w14:paraId="2B0DC66E" w14:textId="7789F8E8" w:rsidR="00FF2DA8" w:rsidRDefault="00FF2DA8" w:rsidP="00FF2DA8">
      <w:pPr>
        <w:pStyle w:val="ListParagraph"/>
        <w:numPr>
          <w:ilvl w:val="0"/>
          <w:numId w:val="38"/>
        </w:numPr>
        <w:spacing w:before="120" w:after="120" w:line="240" w:lineRule="auto"/>
        <w:jc w:val="both"/>
      </w:pPr>
      <w:r>
        <w:t>TaRis centris wertilebi</w:t>
      </w:r>
    </w:p>
    <w:p w14:paraId="5081E3DD" w14:textId="46627F2B" w:rsidR="00FF2DA8" w:rsidRPr="00FF2DA8" w:rsidRDefault="00FF2DA8" w:rsidP="00FF2DA8">
      <w:pPr>
        <w:pStyle w:val="ListParagraph"/>
        <w:numPr>
          <w:ilvl w:val="0"/>
          <w:numId w:val="38"/>
        </w:numPr>
        <w:spacing w:before="120" w:after="120" w:line="240" w:lineRule="auto"/>
        <w:jc w:val="both"/>
      </w:pPr>
      <w:r>
        <w:t>gansxvavebuli kveTis monakveTebze yvela gardamavali wertilis agegmva, romelic gansazRvravs gvirabis realur formas</w:t>
      </w:r>
    </w:p>
    <w:p w14:paraId="17D144AF" w14:textId="23891735" w:rsidR="00332074" w:rsidRPr="007A5284" w:rsidRDefault="00DB2769" w:rsidP="00FF2DA8">
      <w:pPr>
        <w:pStyle w:val="ListParagraph"/>
        <w:numPr>
          <w:ilvl w:val="0"/>
          <w:numId w:val="37"/>
        </w:numPr>
        <w:spacing w:before="120" w:after="120" w:line="240" w:lineRule="auto"/>
        <w:jc w:val="both"/>
      </w:pPr>
      <w:r w:rsidRPr="007A5284">
        <w:t>dazianebul monakveT</w:t>
      </w:r>
      <w:r w:rsidR="00B019E5">
        <w:t>ze</w:t>
      </w:r>
      <w:r w:rsidR="00C7079A" w:rsidRPr="007A5284">
        <w:t xml:space="preserve"> </w:t>
      </w:r>
      <w:r w:rsidR="00B019E5">
        <w:t>(pk</w:t>
      </w:r>
      <w:r w:rsidR="00BB5766">
        <w:t>. 25+000 – pk. 25+150</w:t>
      </w:r>
      <w:r w:rsidR="00B019E5">
        <w:t>)</w:t>
      </w:r>
      <w:r w:rsidR="00B019E5" w:rsidRPr="007A5284">
        <w:t>, gvirabis RerZis dakvalva</w:t>
      </w:r>
      <w:r w:rsidR="00B019E5">
        <w:t xml:space="preserve"> </w:t>
      </w:r>
      <w:r w:rsidRPr="007A5284">
        <w:t>da</w:t>
      </w:r>
      <w:r w:rsidR="00C7079A" w:rsidRPr="007A5284">
        <w:t xml:space="preserve"> </w:t>
      </w:r>
      <w:r w:rsidRPr="007A5284">
        <w:t>sami myari geodeziuri wertilis mowyoba</w:t>
      </w:r>
      <w:r w:rsidR="00B019E5" w:rsidRPr="00B019E5">
        <w:t xml:space="preserve"> </w:t>
      </w:r>
      <w:r w:rsidR="00B019E5">
        <w:t>miwis zedapirze</w:t>
      </w:r>
      <w:r w:rsidR="00C7079A" w:rsidRPr="007A5284">
        <w:t>.</w:t>
      </w:r>
      <w:r w:rsidR="00910CB7">
        <w:t xml:space="preserve"> myari wertilebi unda moewyos dazianebuli ubnis sawyis, centralur da bolo wertilSi. </w:t>
      </w:r>
      <w:r w:rsidRPr="007A5284">
        <w:t xml:space="preserve"> </w:t>
      </w:r>
    </w:p>
    <w:p w14:paraId="3A20770C" w14:textId="1B13FAA1" w:rsidR="008A51DC" w:rsidRDefault="008A51DC" w:rsidP="007B1E81">
      <w:pPr>
        <w:spacing w:before="120" w:after="120" w:line="240" w:lineRule="auto"/>
        <w:ind w:left="547"/>
        <w:jc w:val="both"/>
      </w:pPr>
      <w:r>
        <w:t>aRsaniSnavia, rom saeqsplutacio SezRudvebis gamo gvirabis gaCereba SesaZlebelia maqsimum 30 kalendaruli dRis ganmavlobaSi</w:t>
      </w:r>
    </w:p>
    <w:p w14:paraId="4E998CC8" w14:textId="2BB7CAAA" w:rsidR="000B3195" w:rsidRPr="001B7348" w:rsidRDefault="00C54874" w:rsidP="001B7348">
      <w:pPr>
        <w:spacing w:before="120" w:after="120" w:line="240" w:lineRule="auto"/>
        <w:ind w:left="547"/>
        <w:jc w:val="both"/>
      </w:pPr>
      <w:r>
        <w:t xml:space="preserve">kontraqtori pasuxismgebelia kvlevebis Catarebaze </w:t>
      </w:r>
      <w:r w:rsidRPr="004F2523">
        <w:t>me-</w:t>
      </w:r>
      <w:r w:rsidR="004F2523" w:rsidRPr="004F2523">
        <w:t>4</w:t>
      </w:r>
      <w:r w:rsidRPr="004F2523">
        <w:t xml:space="preserve"> TavSi</w:t>
      </w:r>
      <w:r>
        <w:t xml:space="preserve"> [azomviTi momsaxurebis specifikuri teqnikuri specifikaciebi] mocemuli teqnikuri specifikaciebis Sesabamisad. </w:t>
      </w:r>
      <w:r w:rsidR="0065458A">
        <w:t>samuSaoebis dasrulebis Semdeg, kontraqtorma unda</w:t>
      </w:r>
      <w:r w:rsidR="00657AEC">
        <w:t xml:space="preserve"> warudginos</w:t>
      </w:r>
      <w:r w:rsidR="0065458A">
        <w:t xml:space="preserve"> damkveTs Sedegebi, rogorc es aRwerilia winamdebare teqnikuri davalebis </w:t>
      </w:r>
      <w:r w:rsidR="0065458A" w:rsidRPr="0063175C">
        <w:t>me-</w:t>
      </w:r>
      <w:r w:rsidR="0063175C" w:rsidRPr="0063175C">
        <w:t>3</w:t>
      </w:r>
      <w:r w:rsidR="0065458A" w:rsidRPr="0063175C">
        <w:t xml:space="preserve"> TavSi</w:t>
      </w:r>
      <w:r w:rsidR="00B824E2">
        <w:t xml:space="preserve">, </w:t>
      </w:r>
      <w:r w:rsidR="00833C68">
        <w:t>samuSaoebis moculoba</w:t>
      </w:r>
      <w:r w:rsidR="00B824E2">
        <w:t>.</w:t>
      </w:r>
    </w:p>
    <w:p w14:paraId="08C24964" w14:textId="38ED13BD" w:rsidR="000B3195" w:rsidRPr="00834D99" w:rsidRDefault="005A10F6" w:rsidP="000B3195">
      <w:pPr>
        <w:pStyle w:val="Heading2"/>
        <w:tabs>
          <w:tab w:val="clear" w:pos="454"/>
          <w:tab w:val="num" w:pos="540"/>
        </w:tabs>
        <w:spacing w:before="360" w:after="240"/>
        <w:ind w:left="851" w:hanging="851"/>
        <w:rPr>
          <w:sz w:val="24"/>
          <w:szCs w:val="24"/>
          <w:lang w:val="fr-CH"/>
        </w:rPr>
      </w:pPr>
      <w:bookmarkStart w:id="3" w:name="_Toc221553199"/>
      <w:r w:rsidRPr="000A5589">
        <w:rPr>
          <w:sz w:val="24"/>
          <w:szCs w:val="24"/>
        </w:rPr>
        <w:lastRenderedPageBreak/>
        <w:t>naxazebi</w:t>
      </w:r>
      <w:bookmarkEnd w:id="3"/>
    </w:p>
    <w:p w14:paraId="1D537387" w14:textId="7904BE22" w:rsidR="00327793" w:rsidRPr="00BD6D60" w:rsidRDefault="007E2EB7" w:rsidP="00253C12">
      <w:pPr>
        <w:tabs>
          <w:tab w:val="left" w:pos="540"/>
        </w:tabs>
        <w:spacing w:before="120" w:after="120" w:line="240" w:lineRule="auto"/>
        <w:ind w:left="547" w:right="113"/>
        <w:jc w:val="both"/>
        <w:rPr>
          <w:lang w:val="ka-GE"/>
        </w:rPr>
      </w:pPr>
      <w:r w:rsidRPr="00BD6D60">
        <w:rPr>
          <w:lang w:val="en-GB"/>
        </w:rPr>
        <w:t>agegmviTi</w:t>
      </w:r>
      <w:r w:rsidR="005A66DD" w:rsidRPr="00BD6D60">
        <w:rPr>
          <w:lang w:val="en-GB"/>
        </w:rPr>
        <w:t xml:space="preserve"> samuSaoebis Sesaxeb informacia </w:t>
      </w:r>
      <w:r w:rsidR="005A66DD" w:rsidRPr="00BD6D60">
        <w:t>naxazebis saxiT warmodgenilia danarTSi</w:t>
      </w:r>
      <w:r w:rsidR="008D0C3A" w:rsidRPr="00BD6D60">
        <w:t>. naxazebis sia mocemulia qvemoT cxrilSi:</w:t>
      </w:r>
    </w:p>
    <w:tbl>
      <w:tblPr>
        <w:tblStyle w:val="TableGrid"/>
        <w:tblW w:w="0" w:type="auto"/>
        <w:jc w:val="center"/>
        <w:tblLook w:val="04A0" w:firstRow="1" w:lastRow="0" w:firstColumn="1" w:lastColumn="0" w:noHBand="0" w:noVBand="1"/>
      </w:tblPr>
      <w:tblGrid>
        <w:gridCol w:w="2121"/>
        <w:gridCol w:w="2229"/>
        <w:gridCol w:w="2071"/>
      </w:tblGrid>
      <w:tr w:rsidR="00BD6D60" w:rsidRPr="00BD6D60" w14:paraId="445BF435" w14:textId="77777777" w:rsidTr="001B7348">
        <w:trPr>
          <w:trHeight w:val="172"/>
          <w:jc w:val="center"/>
        </w:trPr>
        <w:tc>
          <w:tcPr>
            <w:tcW w:w="2121" w:type="dxa"/>
            <w:shd w:val="clear" w:color="auto" w:fill="C6D9F1" w:themeFill="text2" w:themeFillTint="33"/>
          </w:tcPr>
          <w:p w14:paraId="712A160B" w14:textId="56075AFE" w:rsidR="00BD6D60" w:rsidRPr="00BD6D60" w:rsidRDefault="00BD6D60" w:rsidP="00D13FA2">
            <w:pPr>
              <w:pStyle w:val="Caption"/>
              <w:spacing w:before="120" w:after="120"/>
              <w:ind w:left="26"/>
              <w:rPr>
                <w:b/>
                <w:bCs/>
                <w:sz w:val="18"/>
                <w:szCs w:val="18"/>
              </w:rPr>
            </w:pPr>
            <w:r w:rsidRPr="00BD6D60">
              <w:rPr>
                <w:b/>
                <w:sz w:val="18"/>
                <w:szCs w:val="18"/>
              </w:rPr>
              <w:t>proeqti</w:t>
            </w:r>
          </w:p>
        </w:tc>
        <w:tc>
          <w:tcPr>
            <w:tcW w:w="2229" w:type="dxa"/>
            <w:shd w:val="clear" w:color="auto" w:fill="C6D9F1" w:themeFill="text2" w:themeFillTint="33"/>
          </w:tcPr>
          <w:p w14:paraId="769CA971" w14:textId="74641B4C" w:rsidR="00BD6D60" w:rsidRPr="00BD6D60" w:rsidRDefault="00BD6D60" w:rsidP="00D13FA2">
            <w:pPr>
              <w:pStyle w:val="Caption"/>
              <w:spacing w:before="120" w:after="120"/>
              <w:ind w:left="26"/>
              <w:rPr>
                <w:b/>
                <w:bCs/>
                <w:sz w:val="18"/>
                <w:szCs w:val="18"/>
              </w:rPr>
            </w:pPr>
            <w:r w:rsidRPr="00BD6D60">
              <w:rPr>
                <w:b/>
                <w:sz w:val="18"/>
                <w:szCs w:val="18"/>
              </w:rPr>
              <w:t>proeqtis nawili</w:t>
            </w:r>
          </w:p>
        </w:tc>
        <w:tc>
          <w:tcPr>
            <w:tcW w:w="2071" w:type="dxa"/>
            <w:shd w:val="clear" w:color="auto" w:fill="C6D9F1" w:themeFill="text2" w:themeFillTint="33"/>
          </w:tcPr>
          <w:p w14:paraId="731D4138" w14:textId="109B5FE5" w:rsidR="00BD6D60" w:rsidRPr="00BD6D60" w:rsidRDefault="00BD6D60" w:rsidP="00D13FA2">
            <w:pPr>
              <w:pStyle w:val="Caption"/>
              <w:spacing w:before="120" w:after="120"/>
              <w:ind w:left="26"/>
              <w:rPr>
                <w:b/>
                <w:bCs/>
                <w:sz w:val="18"/>
                <w:szCs w:val="18"/>
              </w:rPr>
            </w:pPr>
            <w:r w:rsidRPr="00BD6D60">
              <w:rPr>
                <w:b/>
                <w:sz w:val="18"/>
                <w:szCs w:val="18"/>
              </w:rPr>
              <w:t>saTauri</w:t>
            </w:r>
          </w:p>
        </w:tc>
      </w:tr>
      <w:tr w:rsidR="00BD6D60" w:rsidRPr="00BD6D60" w14:paraId="005A85A4" w14:textId="77777777" w:rsidTr="001B7348">
        <w:trPr>
          <w:jc w:val="center"/>
        </w:trPr>
        <w:tc>
          <w:tcPr>
            <w:tcW w:w="2121" w:type="dxa"/>
          </w:tcPr>
          <w:p w14:paraId="25B75F21" w14:textId="16726E1B" w:rsidR="00BD6D60" w:rsidRPr="00BD6D60" w:rsidRDefault="00BD6D60" w:rsidP="005A10F6">
            <w:pPr>
              <w:pStyle w:val="Caption"/>
              <w:spacing w:before="0" w:after="0"/>
              <w:ind w:left="26"/>
              <w:rPr>
                <w:sz w:val="18"/>
                <w:szCs w:val="18"/>
              </w:rPr>
            </w:pPr>
            <w:r w:rsidRPr="00BD6D60">
              <w:rPr>
                <w:sz w:val="18"/>
                <w:szCs w:val="18"/>
              </w:rPr>
              <w:t>dazianebuli monakveTebis gadaudebeli, droebiTi gamagrebiTi RonisZiebebis proeqti</w:t>
            </w:r>
          </w:p>
        </w:tc>
        <w:tc>
          <w:tcPr>
            <w:tcW w:w="2229" w:type="dxa"/>
          </w:tcPr>
          <w:p w14:paraId="06C94923" w14:textId="33850378" w:rsidR="00BD6D60" w:rsidRPr="00BD6D60" w:rsidRDefault="00BD6D60" w:rsidP="005A10F6">
            <w:pPr>
              <w:pStyle w:val="Caption"/>
              <w:spacing w:before="0" w:after="0"/>
              <w:ind w:left="26"/>
              <w:rPr>
                <w:sz w:val="18"/>
                <w:szCs w:val="18"/>
              </w:rPr>
            </w:pPr>
            <w:r w:rsidRPr="00BD6D60">
              <w:rPr>
                <w:sz w:val="18"/>
                <w:szCs w:val="18"/>
              </w:rPr>
              <w:t>gvirabis geodeziuri agegmva</w:t>
            </w:r>
          </w:p>
        </w:tc>
        <w:tc>
          <w:tcPr>
            <w:tcW w:w="2071" w:type="dxa"/>
          </w:tcPr>
          <w:p w14:paraId="73077683" w14:textId="6B112174" w:rsidR="00BD6D60" w:rsidRPr="00BD6D60" w:rsidRDefault="00BD6D60" w:rsidP="005A10F6">
            <w:pPr>
              <w:pStyle w:val="Caption"/>
              <w:spacing w:before="0" w:after="0"/>
              <w:ind w:left="26"/>
              <w:rPr>
                <w:sz w:val="18"/>
                <w:szCs w:val="18"/>
              </w:rPr>
            </w:pPr>
            <w:r w:rsidRPr="00BD6D60">
              <w:rPr>
                <w:sz w:val="18"/>
                <w:szCs w:val="18"/>
              </w:rPr>
              <w:t>proeqtis adgilmdebareobis ruka</w:t>
            </w:r>
          </w:p>
        </w:tc>
      </w:tr>
      <w:tr w:rsidR="00BD6D60" w:rsidRPr="00BD6D60" w14:paraId="588FFD04" w14:textId="77777777" w:rsidTr="001B7348">
        <w:trPr>
          <w:jc w:val="center"/>
        </w:trPr>
        <w:tc>
          <w:tcPr>
            <w:tcW w:w="2121" w:type="dxa"/>
          </w:tcPr>
          <w:p w14:paraId="5627E59A" w14:textId="7BCCDF52" w:rsidR="00BD6D60" w:rsidRPr="00BD6D60" w:rsidRDefault="00BD6D60" w:rsidP="005A10F6">
            <w:pPr>
              <w:pStyle w:val="Caption"/>
              <w:spacing w:before="0" w:after="0"/>
              <w:ind w:left="26"/>
              <w:rPr>
                <w:sz w:val="18"/>
                <w:szCs w:val="18"/>
              </w:rPr>
            </w:pPr>
            <w:r w:rsidRPr="00BD6D60">
              <w:rPr>
                <w:sz w:val="18"/>
                <w:szCs w:val="18"/>
              </w:rPr>
              <w:t>dazianebuli monakveTebis gadaudebeli, droebiTi gamagrebiTi RonisZiebebis proeqti</w:t>
            </w:r>
          </w:p>
        </w:tc>
        <w:tc>
          <w:tcPr>
            <w:tcW w:w="2229" w:type="dxa"/>
          </w:tcPr>
          <w:p w14:paraId="53A03AA8" w14:textId="274447CD" w:rsidR="00BD6D60" w:rsidRPr="00BD6D60" w:rsidRDefault="00BD6D60" w:rsidP="005A10F6">
            <w:pPr>
              <w:pStyle w:val="Caption"/>
              <w:spacing w:before="0" w:after="0"/>
              <w:ind w:left="26"/>
              <w:rPr>
                <w:sz w:val="18"/>
                <w:szCs w:val="18"/>
              </w:rPr>
            </w:pPr>
            <w:r w:rsidRPr="00BD6D60">
              <w:rPr>
                <w:sz w:val="18"/>
                <w:szCs w:val="18"/>
              </w:rPr>
              <w:t>gvirabis geodeziuri agegmva</w:t>
            </w:r>
          </w:p>
        </w:tc>
        <w:tc>
          <w:tcPr>
            <w:tcW w:w="2071" w:type="dxa"/>
          </w:tcPr>
          <w:p w14:paraId="44F72695" w14:textId="421D216F" w:rsidR="00BD6D60" w:rsidRPr="00BD6D60" w:rsidRDefault="00BD6D60" w:rsidP="005A10F6">
            <w:pPr>
              <w:pStyle w:val="Caption"/>
              <w:spacing w:before="0" w:after="0"/>
              <w:ind w:left="26"/>
              <w:rPr>
                <w:sz w:val="18"/>
                <w:szCs w:val="18"/>
              </w:rPr>
            </w:pPr>
            <w:r w:rsidRPr="00BD6D60">
              <w:rPr>
                <w:sz w:val="18"/>
                <w:szCs w:val="18"/>
              </w:rPr>
              <w:t>myari wertilis mowyobis detalebi</w:t>
            </w:r>
          </w:p>
        </w:tc>
      </w:tr>
    </w:tbl>
    <w:p w14:paraId="2341139B" w14:textId="5A0EA551" w:rsidR="008E0B97" w:rsidRPr="005A10F6" w:rsidRDefault="005A10F6" w:rsidP="001B7348">
      <w:pPr>
        <w:pStyle w:val="BodyText"/>
        <w:spacing w:before="120" w:after="120"/>
        <w:ind w:left="540"/>
        <w:jc w:val="center"/>
        <w:rPr>
          <w:i/>
          <w:sz w:val="18"/>
          <w:szCs w:val="18"/>
        </w:rPr>
      </w:pPr>
      <w:bookmarkStart w:id="4" w:name="_Toc221553222"/>
      <w:r w:rsidRPr="00BD6D60">
        <w:rPr>
          <w:i/>
          <w:iCs/>
          <w:sz w:val="18"/>
          <w:szCs w:val="18"/>
        </w:rPr>
        <w:t>cxrili</w:t>
      </w:r>
      <w:r w:rsidR="00D13FA2" w:rsidRPr="00BD6D60">
        <w:rPr>
          <w:i/>
          <w:iCs/>
          <w:sz w:val="18"/>
          <w:szCs w:val="18"/>
        </w:rPr>
        <w:t xml:space="preserve"> </w:t>
      </w:r>
      <w:r w:rsidR="00D13FA2" w:rsidRPr="00BD6D60">
        <w:rPr>
          <w:i/>
          <w:iCs/>
          <w:sz w:val="18"/>
          <w:szCs w:val="18"/>
        </w:rPr>
        <w:fldChar w:fldCharType="begin"/>
      </w:r>
      <w:r w:rsidR="00D13FA2" w:rsidRPr="00BD6D60">
        <w:rPr>
          <w:i/>
          <w:iCs/>
          <w:sz w:val="18"/>
          <w:szCs w:val="18"/>
        </w:rPr>
        <w:instrText xml:space="preserve"> STYLEREF 1 \s </w:instrText>
      </w:r>
      <w:r w:rsidR="00D13FA2" w:rsidRPr="00BD6D60">
        <w:rPr>
          <w:i/>
          <w:iCs/>
          <w:sz w:val="18"/>
          <w:szCs w:val="18"/>
        </w:rPr>
        <w:fldChar w:fldCharType="separate"/>
      </w:r>
      <w:r w:rsidR="00681268" w:rsidRPr="00BD6D60">
        <w:rPr>
          <w:i/>
          <w:iCs/>
          <w:noProof/>
          <w:sz w:val="18"/>
          <w:szCs w:val="18"/>
        </w:rPr>
        <w:t>1</w:t>
      </w:r>
      <w:r w:rsidR="00D13FA2" w:rsidRPr="00BD6D60">
        <w:rPr>
          <w:i/>
          <w:iCs/>
          <w:sz w:val="18"/>
          <w:szCs w:val="18"/>
        </w:rPr>
        <w:fldChar w:fldCharType="end"/>
      </w:r>
      <w:r w:rsidR="00D13FA2" w:rsidRPr="00BD6D60">
        <w:rPr>
          <w:i/>
          <w:iCs/>
          <w:sz w:val="18"/>
          <w:szCs w:val="18"/>
        </w:rPr>
        <w:noBreakHyphen/>
      </w:r>
      <w:r w:rsidR="00D13FA2" w:rsidRPr="00BD6D60">
        <w:rPr>
          <w:i/>
          <w:iCs/>
          <w:sz w:val="18"/>
          <w:szCs w:val="18"/>
        </w:rPr>
        <w:fldChar w:fldCharType="begin"/>
      </w:r>
      <w:r w:rsidR="00D13FA2" w:rsidRPr="00BD6D60">
        <w:rPr>
          <w:i/>
          <w:iCs/>
          <w:sz w:val="18"/>
          <w:szCs w:val="18"/>
        </w:rPr>
        <w:instrText xml:space="preserve"> SEQ Table \* ARABIC \s 1 </w:instrText>
      </w:r>
      <w:r w:rsidR="00D13FA2" w:rsidRPr="00BD6D60">
        <w:rPr>
          <w:i/>
          <w:iCs/>
          <w:sz w:val="18"/>
          <w:szCs w:val="18"/>
        </w:rPr>
        <w:fldChar w:fldCharType="separate"/>
      </w:r>
      <w:r w:rsidR="00681268" w:rsidRPr="00BD6D60">
        <w:rPr>
          <w:i/>
          <w:iCs/>
          <w:noProof/>
          <w:sz w:val="18"/>
          <w:szCs w:val="18"/>
        </w:rPr>
        <w:t>1</w:t>
      </w:r>
      <w:r w:rsidR="00D13FA2" w:rsidRPr="00BD6D60">
        <w:rPr>
          <w:i/>
          <w:iCs/>
          <w:sz w:val="18"/>
          <w:szCs w:val="18"/>
        </w:rPr>
        <w:fldChar w:fldCharType="end"/>
      </w:r>
      <w:r w:rsidR="00D13FA2" w:rsidRPr="00BD6D60">
        <w:rPr>
          <w:i/>
          <w:iCs/>
          <w:sz w:val="18"/>
          <w:szCs w:val="18"/>
        </w:rPr>
        <w:t xml:space="preserve">: </w:t>
      </w:r>
      <w:r w:rsidRPr="00BD6D60">
        <w:rPr>
          <w:i/>
          <w:iCs/>
          <w:sz w:val="18"/>
          <w:szCs w:val="18"/>
        </w:rPr>
        <w:t>naxazebis sia</w:t>
      </w:r>
      <w:bookmarkEnd w:id="4"/>
    </w:p>
    <w:p w14:paraId="4AE1BA70" w14:textId="4C61D7DD" w:rsidR="008E0B97" w:rsidRPr="00834D99" w:rsidRDefault="00A2228B" w:rsidP="008E0B97">
      <w:pPr>
        <w:pStyle w:val="Heading2"/>
        <w:tabs>
          <w:tab w:val="clear" w:pos="454"/>
          <w:tab w:val="num" w:pos="540"/>
        </w:tabs>
        <w:spacing w:before="360" w:after="240"/>
        <w:ind w:left="851" w:hanging="851"/>
        <w:rPr>
          <w:sz w:val="24"/>
          <w:szCs w:val="24"/>
          <w:lang w:val="fr-CH"/>
        </w:rPr>
      </w:pPr>
      <w:bookmarkStart w:id="5" w:name="_Toc221553200"/>
      <w:r w:rsidRPr="000A5589">
        <w:rPr>
          <w:sz w:val="24"/>
          <w:szCs w:val="24"/>
        </w:rPr>
        <w:t>obieqtze wvdoma</w:t>
      </w:r>
      <w:bookmarkEnd w:id="5"/>
    </w:p>
    <w:p w14:paraId="3204D118" w14:textId="198E0C98" w:rsidR="00A2228B" w:rsidRDefault="00FE23C2" w:rsidP="007B1E81">
      <w:pPr>
        <w:spacing w:before="120" w:after="120" w:line="240" w:lineRule="auto"/>
        <w:ind w:left="547"/>
        <w:jc w:val="both"/>
        <w:rPr>
          <w:lang w:val="fr-CH"/>
        </w:rPr>
      </w:pPr>
      <w:r w:rsidRPr="00FE23C2">
        <w:rPr>
          <w:lang w:val="fr-CH"/>
        </w:rPr>
        <w:t>damkveTi valdebulia uzrunvelyos kontraqtoris obieqtze daSveba/saSvebis gacema</w:t>
      </w:r>
      <w:r w:rsidR="00A2228B" w:rsidRPr="00FE23C2">
        <w:rPr>
          <w:lang w:val="fr-CH"/>
        </w:rPr>
        <w:t>,</w:t>
      </w:r>
      <w:r w:rsidR="00A2228B" w:rsidRPr="00A2228B">
        <w:rPr>
          <w:lang w:val="fr-CH"/>
        </w:rPr>
        <w:t xml:space="preserve"> rac saWiroa kv</w:t>
      </w:r>
      <w:r w:rsidR="00A2228B">
        <w:rPr>
          <w:lang w:val="fr-CH"/>
        </w:rPr>
        <w:t>levebis Sesasruleblad. agegmviTi samuSaoebis dawyebamde</w:t>
      </w:r>
      <w:r w:rsidR="003D2339">
        <w:rPr>
          <w:lang w:val="fr-CH"/>
        </w:rPr>
        <w:t>,</w:t>
      </w:r>
      <w:r w:rsidR="00A2228B">
        <w:rPr>
          <w:lang w:val="fr-CH"/>
        </w:rPr>
        <w:t xml:space="preserve"> aucilebelia kontraqtorma konsultaciebi gaiaros damkveTTan. saWiroebis SemTxvevaSi</w:t>
      </w:r>
      <w:r w:rsidR="00434714">
        <w:rPr>
          <w:lang w:val="fr-CH"/>
        </w:rPr>
        <w:t>,</w:t>
      </w:r>
      <w:r w:rsidR="00A2228B">
        <w:rPr>
          <w:lang w:val="fr-CH"/>
        </w:rPr>
        <w:t xml:space="preserve"> damkveTi pasuxismgebelia nebismieri nebarTvis/saSvis miRebaze.</w:t>
      </w:r>
    </w:p>
    <w:p w14:paraId="63EA864E" w14:textId="261B23D6" w:rsidR="00A2228B" w:rsidRDefault="00A2228B" w:rsidP="007B1E81">
      <w:pPr>
        <w:spacing w:before="120" w:after="120" w:line="240" w:lineRule="auto"/>
        <w:ind w:left="547"/>
        <w:jc w:val="both"/>
        <w:rPr>
          <w:lang w:val="fr-CH"/>
        </w:rPr>
      </w:pPr>
      <w:r>
        <w:rPr>
          <w:lang w:val="fr-CH"/>
        </w:rPr>
        <w:t xml:space="preserve">Tumca, kontraqtori valdebulia obieqtze wvdomasTan dakavSirebuli nebismieri SezRudvis indetificirebaze da </w:t>
      </w:r>
      <w:r w:rsidRPr="00B27B52">
        <w:rPr>
          <w:lang w:val="fr-CH"/>
        </w:rPr>
        <w:t>damkveTTan koordinaciT</w:t>
      </w:r>
      <w:r w:rsidRPr="00735769">
        <w:rPr>
          <w:lang w:val="fr-CH"/>
        </w:rPr>
        <w:t xml:space="preserve"> </w:t>
      </w:r>
      <w:r w:rsidR="00DF6213" w:rsidRPr="000A5589">
        <w:rPr>
          <w:lang w:val="fr-CH"/>
        </w:rPr>
        <w:t>SezRudvis aRmofxvraze</w:t>
      </w:r>
      <w:r>
        <w:rPr>
          <w:lang w:val="fr-CH"/>
        </w:rPr>
        <w:t>.</w:t>
      </w:r>
    </w:p>
    <w:p w14:paraId="31256D3C" w14:textId="551F01DC" w:rsidR="00191EF3" w:rsidRPr="005A66DD" w:rsidRDefault="005A66DD" w:rsidP="00191EF3">
      <w:pPr>
        <w:pStyle w:val="Heading1"/>
        <w:spacing w:before="480" w:after="360"/>
        <w:ind w:left="450" w:hanging="450"/>
        <w:rPr>
          <w:sz w:val="28"/>
          <w:szCs w:val="28"/>
          <w:lang w:val="en-GB"/>
        </w:rPr>
      </w:pPr>
      <w:bookmarkStart w:id="6" w:name="_Toc221553201"/>
      <w:bookmarkStart w:id="7" w:name="_Toc194583579"/>
      <w:r>
        <w:rPr>
          <w:sz w:val="28"/>
          <w:szCs w:val="28"/>
          <w:lang w:val="en-GB"/>
        </w:rPr>
        <w:t>sakontaqto informacia</w:t>
      </w:r>
      <w:bookmarkEnd w:id="6"/>
    </w:p>
    <w:p w14:paraId="03DC6181" w14:textId="724762B5" w:rsidR="00191EF3" w:rsidRPr="00711C69" w:rsidRDefault="00711C69" w:rsidP="00711C69">
      <w:pPr>
        <w:tabs>
          <w:tab w:val="left" w:pos="450"/>
        </w:tabs>
        <w:spacing w:before="120" w:after="120" w:line="240" w:lineRule="auto"/>
        <w:ind w:left="450" w:right="113"/>
        <w:jc w:val="both"/>
        <w:rPr>
          <w:bCs w:val="0"/>
        </w:rPr>
      </w:pPr>
      <w:r w:rsidRPr="00711C69">
        <w:t xml:space="preserve">winamdebare </w:t>
      </w:r>
      <w:r>
        <w:t>davalebis momsaxurebis Sesyidvis procesisTvis damkveTis sakontaqto informacia mocemulia qvemoT: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4109"/>
      </w:tblGrid>
      <w:tr w:rsidR="00191EF3" w14:paraId="019C7DD4" w14:textId="77777777" w:rsidTr="00A2228B">
        <w:trPr>
          <w:trHeight w:val="254"/>
          <w:jc w:val="center"/>
        </w:trPr>
        <w:tc>
          <w:tcPr>
            <w:tcW w:w="3330" w:type="dxa"/>
          </w:tcPr>
          <w:p w14:paraId="38954903" w14:textId="13A06829" w:rsidR="00191EF3" w:rsidRPr="00A2228B" w:rsidRDefault="00A2228B" w:rsidP="008620F0">
            <w:pPr>
              <w:pStyle w:val="ListParagraph"/>
              <w:numPr>
                <w:ilvl w:val="0"/>
                <w:numId w:val="28"/>
              </w:numPr>
              <w:tabs>
                <w:tab w:val="left" w:pos="450"/>
              </w:tabs>
              <w:spacing w:line="240" w:lineRule="auto"/>
              <w:ind w:right="113"/>
              <w:jc w:val="both"/>
            </w:pPr>
            <w:r>
              <w:t>sakontaqto piri:</w:t>
            </w:r>
          </w:p>
        </w:tc>
        <w:tc>
          <w:tcPr>
            <w:tcW w:w="4109" w:type="dxa"/>
          </w:tcPr>
          <w:p w14:paraId="521EC5F1" w14:textId="1AEBE183" w:rsidR="00191EF3" w:rsidRPr="00434714" w:rsidRDefault="00CC1B7A" w:rsidP="00DB2E14">
            <w:pPr>
              <w:tabs>
                <w:tab w:val="left" w:pos="450"/>
              </w:tabs>
              <w:spacing w:line="240" w:lineRule="auto"/>
              <w:ind w:right="113"/>
              <w:jc w:val="both"/>
              <w:rPr>
                <w:highlight w:val="yellow"/>
              </w:rPr>
            </w:pPr>
            <w:r>
              <w:rPr>
                <w:highlight w:val="yellow"/>
              </w:rPr>
              <w:t>j</w:t>
            </w:r>
            <w:r w:rsidR="00F94B8F">
              <w:rPr>
                <w:highlight w:val="yellow"/>
              </w:rPr>
              <w:t>ivipim Caweros</w:t>
            </w:r>
          </w:p>
        </w:tc>
      </w:tr>
      <w:tr w:rsidR="00191EF3" w14:paraId="722DE480" w14:textId="77777777" w:rsidTr="00A2228B">
        <w:trPr>
          <w:trHeight w:val="254"/>
          <w:jc w:val="center"/>
        </w:trPr>
        <w:tc>
          <w:tcPr>
            <w:tcW w:w="3330" w:type="dxa"/>
          </w:tcPr>
          <w:p w14:paraId="6B93E83C" w14:textId="1BCCD44B" w:rsidR="00191EF3" w:rsidRPr="00A2228B" w:rsidRDefault="00A2228B" w:rsidP="008620F0">
            <w:pPr>
              <w:pStyle w:val="ListParagraph"/>
              <w:numPr>
                <w:ilvl w:val="0"/>
                <w:numId w:val="28"/>
              </w:numPr>
              <w:tabs>
                <w:tab w:val="left" w:pos="476"/>
              </w:tabs>
              <w:spacing w:line="240" w:lineRule="auto"/>
              <w:ind w:right="113"/>
              <w:jc w:val="both"/>
            </w:pPr>
            <w:r>
              <w:t>misamarTi:</w:t>
            </w:r>
          </w:p>
        </w:tc>
        <w:tc>
          <w:tcPr>
            <w:tcW w:w="4109" w:type="dxa"/>
          </w:tcPr>
          <w:p w14:paraId="244124CF" w14:textId="1061DD99" w:rsidR="00191EF3" w:rsidRPr="00434714" w:rsidRDefault="00F94B8F" w:rsidP="00DB2E14">
            <w:pPr>
              <w:tabs>
                <w:tab w:val="left" w:pos="450"/>
              </w:tabs>
              <w:spacing w:line="240" w:lineRule="auto"/>
              <w:ind w:right="113"/>
              <w:jc w:val="both"/>
              <w:rPr>
                <w:highlight w:val="yellow"/>
              </w:rPr>
            </w:pPr>
            <w:r>
              <w:rPr>
                <w:highlight w:val="yellow"/>
              </w:rPr>
              <w:t>X</w:t>
            </w:r>
          </w:p>
        </w:tc>
      </w:tr>
      <w:tr w:rsidR="00191EF3" w14:paraId="405C0376" w14:textId="77777777" w:rsidTr="00A2228B">
        <w:trPr>
          <w:trHeight w:val="254"/>
          <w:jc w:val="center"/>
        </w:trPr>
        <w:tc>
          <w:tcPr>
            <w:tcW w:w="3330" w:type="dxa"/>
          </w:tcPr>
          <w:p w14:paraId="65A3F164" w14:textId="2284ECE2" w:rsidR="00191EF3" w:rsidRPr="00A2228B" w:rsidRDefault="00A2228B" w:rsidP="008620F0">
            <w:pPr>
              <w:pStyle w:val="ListParagraph"/>
              <w:numPr>
                <w:ilvl w:val="0"/>
                <w:numId w:val="28"/>
              </w:numPr>
              <w:tabs>
                <w:tab w:val="left" w:pos="450"/>
              </w:tabs>
              <w:spacing w:line="240" w:lineRule="auto"/>
              <w:ind w:right="113"/>
              <w:jc w:val="both"/>
            </w:pPr>
            <w:r>
              <w:t>telefonis nomeri:</w:t>
            </w:r>
          </w:p>
        </w:tc>
        <w:tc>
          <w:tcPr>
            <w:tcW w:w="4109" w:type="dxa"/>
          </w:tcPr>
          <w:p w14:paraId="5D7082EF" w14:textId="70B47014" w:rsidR="00191EF3" w:rsidRPr="00434714" w:rsidRDefault="00F94B8F" w:rsidP="00DB2E14">
            <w:pPr>
              <w:tabs>
                <w:tab w:val="left" w:pos="450"/>
              </w:tabs>
              <w:spacing w:line="240" w:lineRule="auto"/>
              <w:ind w:right="113"/>
              <w:jc w:val="both"/>
              <w:rPr>
                <w:highlight w:val="yellow"/>
              </w:rPr>
            </w:pPr>
            <w:r>
              <w:rPr>
                <w:highlight w:val="yellow"/>
              </w:rPr>
              <w:t>X</w:t>
            </w:r>
          </w:p>
        </w:tc>
      </w:tr>
      <w:tr w:rsidR="00191EF3" w14:paraId="1E404643" w14:textId="77777777" w:rsidTr="00A2228B">
        <w:trPr>
          <w:trHeight w:val="254"/>
          <w:jc w:val="center"/>
        </w:trPr>
        <w:tc>
          <w:tcPr>
            <w:tcW w:w="3330" w:type="dxa"/>
          </w:tcPr>
          <w:p w14:paraId="24FD8A47" w14:textId="3A397110" w:rsidR="00191EF3" w:rsidRPr="00A2228B" w:rsidRDefault="00A2228B" w:rsidP="008620F0">
            <w:pPr>
              <w:pStyle w:val="ListParagraph"/>
              <w:numPr>
                <w:ilvl w:val="0"/>
                <w:numId w:val="28"/>
              </w:numPr>
              <w:tabs>
                <w:tab w:val="left" w:pos="450"/>
              </w:tabs>
              <w:spacing w:line="240" w:lineRule="auto"/>
              <w:ind w:right="113"/>
              <w:jc w:val="both"/>
            </w:pPr>
            <w:r>
              <w:t>elfosta:</w:t>
            </w:r>
          </w:p>
        </w:tc>
        <w:tc>
          <w:tcPr>
            <w:tcW w:w="4109" w:type="dxa"/>
          </w:tcPr>
          <w:p w14:paraId="2DAE996A" w14:textId="553C9A30" w:rsidR="00191EF3" w:rsidRPr="00434714" w:rsidRDefault="00F94B8F" w:rsidP="00DB2E14">
            <w:pPr>
              <w:tabs>
                <w:tab w:val="left" w:pos="450"/>
              </w:tabs>
              <w:spacing w:line="240" w:lineRule="auto"/>
              <w:ind w:right="113"/>
              <w:jc w:val="both"/>
              <w:rPr>
                <w:highlight w:val="yellow"/>
              </w:rPr>
            </w:pPr>
            <w:r>
              <w:rPr>
                <w:highlight w:val="yellow"/>
              </w:rPr>
              <w:t>X</w:t>
            </w:r>
          </w:p>
        </w:tc>
      </w:tr>
    </w:tbl>
    <w:p w14:paraId="3ECB016D" w14:textId="663724CC" w:rsidR="00711C69" w:rsidRPr="00656D0B" w:rsidRDefault="00711C69" w:rsidP="00711C69">
      <w:pPr>
        <w:tabs>
          <w:tab w:val="left" w:pos="450"/>
        </w:tabs>
        <w:spacing w:before="120" w:after="120" w:line="240" w:lineRule="auto"/>
        <w:ind w:left="547" w:right="-11"/>
        <w:jc w:val="both"/>
        <w:rPr>
          <w:bCs w:val="0"/>
        </w:rPr>
      </w:pPr>
      <w:r>
        <w:t>n</w:t>
      </w:r>
      <w:r w:rsidRPr="00656D0B">
        <w:t>ebismieri organizaciul sakiTxTan dakavSirebiT unda mimarToT damkveTs el</w:t>
      </w:r>
      <w:r w:rsidR="00641163">
        <w:t>.</w:t>
      </w:r>
      <w:r w:rsidRPr="00656D0B">
        <w:t>fostis saSualebiT, zemoT miTiTebul kontaqtze.</w:t>
      </w:r>
      <w:r>
        <w:t xml:space="preserve"> </w:t>
      </w:r>
    </w:p>
    <w:p w14:paraId="461B8A18" w14:textId="42A789FA" w:rsidR="009240A6" w:rsidRPr="00834D99" w:rsidRDefault="00711C69" w:rsidP="002112B1">
      <w:pPr>
        <w:pStyle w:val="Heading1"/>
        <w:spacing w:before="480" w:after="360"/>
        <w:ind w:left="450" w:hanging="450"/>
        <w:rPr>
          <w:sz w:val="28"/>
          <w:szCs w:val="28"/>
          <w:lang w:val="en-GB"/>
        </w:rPr>
      </w:pPr>
      <w:bookmarkStart w:id="8" w:name="_Toc221553202"/>
      <w:r w:rsidRPr="000A5589">
        <w:rPr>
          <w:sz w:val="28"/>
          <w:szCs w:val="28"/>
        </w:rPr>
        <w:t>zogadi teqnikuri specifikaciebi geodeziuri momsaxurebisTvis</w:t>
      </w:r>
      <w:bookmarkEnd w:id="8"/>
      <w:r w:rsidRPr="000A5589">
        <w:rPr>
          <w:sz w:val="28"/>
          <w:szCs w:val="28"/>
        </w:rPr>
        <w:t xml:space="preserve"> </w:t>
      </w:r>
      <w:bookmarkEnd w:id="7"/>
    </w:p>
    <w:p w14:paraId="1E088E68" w14:textId="031C57F8" w:rsidR="00711C69" w:rsidRPr="00711C69" w:rsidRDefault="00711C69" w:rsidP="002112B1">
      <w:pPr>
        <w:tabs>
          <w:tab w:val="left" w:pos="450"/>
        </w:tabs>
        <w:spacing w:before="120" w:after="120" w:line="240" w:lineRule="auto"/>
        <w:ind w:left="450" w:right="113"/>
        <w:jc w:val="both"/>
        <w:rPr>
          <w:lang w:val="en-GB"/>
        </w:rPr>
      </w:pPr>
      <w:r>
        <w:rPr>
          <w:lang w:val="en-GB"/>
        </w:rPr>
        <w:t xml:space="preserve">momsaxureba moicavs, magram ar Semoifargleba mxolod winamdebare teqnikuri davalebis </w:t>
      </w:r>
      <w:r w:rsidRPr="00DF6BDB">
        <w:rPr>
          <w:lang w:val="en-GB"/>
        </w:rPr>
        <w:t>me-</w:t>
      </w:r>
      <w:r w:rsidR="00DF6BDB" w:rsidRPr="00DF6BDB">
        <w:rPr>
          <w:lang w:val="en-GB"/>
        </w:rPr>
        <w:t>3</w:t>
      </w:r>
      <w:r w:rsidRPr="00DF6BDB">
        <w:rPr>
          <w:lang w:val="en-GB"/>
        </w:rPr>
        <w:t xml:space="preserve"> </w:t>
      </w:r>
      <w:r w:rsidR="00F1175B" w:rsidRPr="00DF6BDB">
        <w:rPr>
          <w:lang w:val="en-GB"/>
        </w:rPr>
        <w:t>TavSi</w:t>
      </w:r>
      <w:r>
        <w:rPr>
          <w:lang w:val="en-GB"/>
        </w:rPr>
        <w:t xml:space="preserve"> miTiTebuli punqtebis uzrunvelyofiT.</w:t>
      </w:r>
    </w:p>
    <w:p w14:paraId="29BC66D9" w14:textId="1CC86B48" w:rsidR="00081F4F" w:rsidRPr="00D76A6D" w:rsidRDefault="00396124" w:rsidP="00081F4F">
      <w:pPr>
        <w:pStyle w:val="Heading2"/>
        <w:tabs>
          <w:tab w:val="clear" w:pos="454"/>
          <w:tab w:val="num" w:pos="540"/>
        </w:tabs>
        <w:spacing w:before="360" w:after="240"/>
        <w:ind w:left="851" w:hanging="851"/>
        <w:rPr>
          <w:sz w:val="24"/>
          <w:szCs w:val="24"/>
          <w:lang w:val="fr-CH"/>
        </w:rPr>
      </w:pPr>
      <w:bookmarkStart w:id="9" w:name="_Toc473196721"/>
      <w:bookmarkStart w:id="10" w:name="_Toc194583581"/>
      <w:bookmarkStart w:id="11" w:name="_Toc221553203"/>
      <w:r w:rsidRPr="000A5589">
        <w:rPr>
          <w:sz w:val="24"/>
          <w:szCs w:val="24"/>
          <w:lang w:val="fr-CH"/>
        </w:rPr>
        <w:lastRenderedPageBreak/>
        <w:t>wina kvlevebi da monacemTa wyaroebi</w:t>
      </w:r>
      <w:bookmarkEnd w:id="9"/>
      <w:bookmarkEnd w:id="10"/>
      <w:bookmarkEnd w:id="11"/>
    </w:p>
    <w:p w14:paraId="03C63C80" w14:textId="1DDB713D" w:rsidR="001C334F" w:rsidRPr="00A81510" w:rsidRDefault="001C334F" w:rsidP="007E181F">
      <w:pPr>
        <w:spacing w:before="120" w:after="120" w:line="240" w:lineRule="auto"/>
        <w:ind w:left="547"/>
        <w:jc w:val="both"/>
        <w:rPr>
          <w:lang w:val="fr-CH"/>
        </w:rPr>
      </w:pPr>
      <w:r w:rsidRPr="00A81510">
        <w:rPr>
          <w:lang w:val="fr-CH"/>
        </w:rPr>
        <w:t>damkveTi satendero dokumentaciasTan erTad awvdis monacemebs, rogoricaa naxazebi da a.S., romlebic SeiZleba gamoyenebul iqnas momsaxurebisTvis sabaziso masalad.</w:t>
      </w:r>
    </w:p>
    <w:p w14:paraId="204183AC" w14:textId="260B7152" w:rsidR="001C334F" w:rsidRPr="00A81510" w:rsidRDefault="001C334F" w:rsidP="007E181F">
      <w:pPr>
        <w:spacing w:before="120" w:after="120" w:line="240" w:lineRule="auto"/>
        <w:ind w:left="547"/>
        <w:jc w:val="both"/>
        <w:rPr>
          <w:lang w:val="fr-CH"/>
        </w:rPr>
      </w:pPr>
      <w:r w:rsidRPr="00A81510">
        <w:rPr>
          <w:lang w:val="fr-CH"/>
        </w:rPr>
        <w:t>garda amisa, damkve</w:t>
      </w:r>
      <w:r w:rsidR="00FE062A" w:rsidRPr="00A81510">
        <w:rPr>
          <w:lang w:val="fr-CH"/>
        </w:rPr>
        <w:t>T</w:t>
      </w:r>
      <w:r w:rsidRPr="00A81510">
        <w:rPr>
          <w:lang w:val="fr-CH"/>
        </w:rPr>
        <w:t xml:space="preserve">s SeuZlia kontraqtors miawodos monacemebi wina </w:t>
      </w:r>
      <w:r w:rsidR="002219CF" w:rsidRPr="00A81510">
        <w:rPr>
          <w:lang w:val="fr-CH"/>
        </w:rPr>
        <w:t>agegmvebidan</w:t>
      </w:r>
      <w:r w:rsidRPr="00A81510">
        <w:rPr>
          <w:lang w:val="fr-CH"/>
        </w:rPr>
        <w:t>, romlebic aucilebelia xelSekrulebis xelmoweris Semdeg samuSaoebis Sesasruleblad, Tu aseTi xelmisawvdomia.</w:t>
      </w:r>
    </w:p>
    <w:p w14:paraId="601A48D2" w14:textId="65C45128" w:rsidR="001C334F" w:rsidRDefault="00526994" w:rsidP="007E181F">
      <w:pPr>
        <w:spacing w:before="120" w:after="120" w:line="240" w:lineRule="auto"/>
        <w:ind w:left="547"/>
        <w:jc w:val="both"/>
        <w:rPr>
          <w:lang w:val="fr-CH"/>
        </w:rPr>
      </w:pPr>
      <w:r w:rsidRPr="00A81510">
        <w:rPr>
          <w:lang w:val="fr-CH"/>
        </w:rPr>
        <w:t>kontraqtoris pasuxismgeblobaa efeqturad gamoiyenos arsebuli monacemebi, raTa Tavidan aicilos ukve Sesrulebuli samuSaos arasaWiro dublireba. arsebuli informaciis gamoyenebiT, kontraqtors SeuZlia optimizacia gaukeTos Tavis Zalisxmevas da uzrunvelyos momsaxurebis efeqturi Sesruleba.</w:t>
      </w:r>
    </w:p>
    <w:p w14:paraId="5AF33931" w14:textId="2F207012" w:rsidR="00A24988" w:rsidRPr="000A5589" w:rsidRDefault="00425823" w:rsidP="00533E52">
      <w:pPr>
        <w:pStyle w:val="Heading2"/>
        <w:tabs>
          <w:tab w:val="clear" w:pos="454"/>
          <w:tab w:val="num" w:pos="540"/>
        </w:tabs>
        <w:spacing w:before="360" w:after="240"/>
        <w:ind w:left="851" w:hanging="851"/>
        <w:rPr>
          <w:sz w:val="24"/>
          <w:szCs w:val="24"/>
          <w:lang w:val="fr-CH"/>
        </w:rPr>
      </w:pPr>
      <w:bookmarkStart w:id="12" w:name="_Toc221553204"/>
      <w:bookmarkStart w:id="13" w:name="_Toc473196722"/>
      <w:bookmarkStart w:id="14" w:name="_Toc194583582"/>
      <w:r w:rsidRPr="000A5589">
        <w:rPr>
          <w:sz w:val="24"/>
          <w:szCs w:val="24"/>
          <w:lang w:val="fr-CH"/>
        </w:rPr>
        <w:t>agegmvis produqtebi</w:t>
      </w:r>
      <w:bookmarkEnd w:id="12"/>
      <w:r w:rsidRPr="000A5589">
        <w:rPr>
          <w:sz w:val="24"/>
          <w:szCs w:val="24"/>
          <w:lang w:val="fr-CH"/>
        </w:rPr>
        <w:t xml:space="preserve"> </w:t>
      </w:r>
      <w:bookmarkEnd w:id="13"/>
      <w:bookmarkEnd w:id="14"/>
    </w:p>
    <w:p w14:paraId="3BCAD258" w14:textId="58D9CB6B" w:rsidR="00035F46" w:rsidRPr="00035F46" w:rsidRDefault="00035F46" w:rsidP="000A5589">
      <w:pPr>
        <w:spacing w:before="120" w:after="120" w:line="240" w:lineRule="auto"/>
        <w:ind w:left="547"/>
        <w:jc w:val="both"/>
        <w:rPr>
          <w:lang w:val="en-GB"/>
        </w:rPr>
      </w:pPr>
      <w:r>
        <w:rPr>
          <w:lang w:val="en-GB"/>
        </w:rPr>
        <w:t>kontraqtori valdebulia:</w:t>
      </w:r>
    </w:p>
    <w:p w14:paraId="4AD4F5B0" w14:textId="40879AFF" w:rsidR="00533E52" w:rsidRPr="000A5589" w:rsidRDefault="00FE062A" w:rsidP="001B7348">
      <w:pPr>
        <w:pStyle w:val="ListParagraph"/>
        <w:numPr>
          <w:ilvl w:val="0"/>
          <w:numId w:val="14"/>
        </w:numPr>
        <w:spacing w:line="240" w:lineRule="auto"/>
        <w:ind w:left="1080"/>
        <w:contextualSpacing w:val="0"/>
        <w:jc w:val="both"/>
      </w:pPr>
      <w:r w:rsidRPr="00FE062A">
        <w:t>agegmvis</w:t>
      </w:r>
      <w:r w:rsidR="002219CF">
        <w:t xml:space="preserve"> Sedegebis</w:t>
      </w:r>
      <w:r w:rsidRPr="00FE062A">
        <w:t xml:space="preserve"> miwodeba teqnikuri </w:t>
      </w:r>
      <w:r w:rsidRPr="00B417A0">
        <w:t>davalebi</w:t>
      </w:r>
      <w:r w:rsidR="00B417A0" w:rsidRPr="00FE18C4">
        <w:t>s mixedviT</w:t>
      </w:r>
      <w:r w:rsidR="00B417A0" w:rsidRPr="000A5589">
        <w:t>.</w:t>
      </w:r>
    </w:p>
    <w:p w14:paraId="66E233F5" w14:textId="4E612581" w:rsidR="00533E52" w:rsidRPr="00533E52" w:rsidRDefault="00FE062A" w:rsidP="001B7348">
      <w:pPr>
        <w:pStyle w:val="ListParagraph"/>
        <w:numPr>
          <w:ilvl w:val="0"/>
          <w:numId w:val="14"/>
        </w:numPr>
        <w:spacing w:line="240" w:lineRule="auto"/>
        <w:ind w:left="1080"/>
        <w:contextualSpacing w:val="0"/>
        <w:jc w:val="both"/>
      </w:pPr>
      <w:r>
        <w:t xml:space="preserve">saboloo Sedegebis miwodeba damkveTisTvis cifrul formatSi.  </w:t>
      </w:r>
    </w:p>
    <w:p w14:paraId="0EF021BD" w14:textId="6096B93D" w:rsidR="00533E52" w:rsidRPr="00533E52" w:rsidRDefault="00D2699A" w:rsidP="001B7348">
      <w:pPr>
        <w:pStyle w:val="ListParagraph"/>
        <w:numPr>
          <w:ilvl w:val="0"/>
          <w:numId w:val="14"/>
        </w:numPr>
        <w:spacing w:line="240" w:lineRule="auto"/>
        <w:ind w:left="1080"/>
        <w:contextualSpacing w:val="0"/>
        <w:jc w:val="both"/>
      </w:pPr>
      <w:r>
        <w:t>kvlevis yvela Sedegi, angariSis CaTvliT, unda mie</w:t>
      </w:r>
      <w:r w:rsidR="002219CF">
        <w:t>w</w:t>
      </w:r>
      <w:r>
        <w:t xml:space="preserve">odos damkveTs </w:t>
      </w:r>
      <w:r w:rsidR="00CC1B7A">
        <w:t xml:space="preserve">eleqtronuli </w:t>
      </w:r>
      <w:r>
        <w:t xml:space="preserve">saxiT. </w:t>
      </w:r>
    </w:p>
    <w:p w14:paraId="2D4AFA12" w14:textId="51019130" w:rsidR="00533E52" w:rsidRDefault="00D2699A" w:rsidP="007B1E81">
      <w:pPr>
        <w:spacing w:before="120" w:after="120" w:line="240" w:lineRule="auto"/>
        <w:ind w:left="547"/>
        <w:jc w:val="both"/>
        <w:rPr>
          <w:lang w:val="en-GB"/>
        </w:rPr>
      </w:pPr>
      <w:r>
        <w:t>k</w:t>
      </w:r>
      <w:r>
        <w:rPr>
          <w:lang w:val="en-GB"/>
        </w:rPr>
        <w:t xml:space="preserve">ontraqtorma unda warmoadginos Semdegi produqtebi. </w:t>
      </w:r>
    </w:p>
    <w:p w14:paraId="34E02F9C" w14:textId="0605AB9C" w:rsidR="00FC7AA6" w:rsidRPr="000A5589" w:rsidRDefault="00161ACE" w:rsidP="000A5589">
      <w:pPr>
        <w:spacing w:before="120" w:after="120" w:line="240" w:lineRule="auto"/>
        <w:ind w:left="547"/>
        <w:rPr>
          <w:b/>
        </w:rPr>
      </w:pPr>
      <w:r w:rsidRPr="000A5589">
        <w:rPr>
          <w:b/>
          <w:sz w:val="18"/>
          <w:szCs w:val="18"/>
        </w:rPr>
        <w:t>produqtebis cxrili – angariSi</w:t>
      </w:r>
    </w:p>
    <w:tbl>
      <w:tblPr>
        <w:tblStyle w:val="TableGrid"/>
        <w:tblW w:w="8910" w:type="dxa"/>
        <w:tblInd w:w="535" w:type="dxa"/>
        <w:tblLook w:val="04A0" w:firstRow="1" w:lastRow="0" w:firstColumn="1" w:lastColumn="0" w:noHBand="0" w:noVBand="1"/>
      </w:tblPr>
      <w:tblGrid>
        <w:gridCol w:w="2610"/>
        <w:gridCol w:w="1560"/>
        <w:gridCol w:w="4740"/>
      </w:tblGrid>
      <w:tr w:rsidR="00B06AD8" w:rsidRPr="00504495" w14:paraId="2F64651B" w14:textId="77777777" w:rsidTr="000A5589">
        <w:tc>
          <w:tcPr>
            <w:tcW w:w="2610" w:type="dxa"/>
          </w:tcPr>
          <w:p w14:paraId="5447D1A9" w14:textId="6AE4AA81" w:rsidR="00B06AD8" w:rsidRPr="005A2861" w:rsidRDefault="005A2861" w:rsidP="00715F14">
            <w:pPr>
              <w:jc w:val="both"/>
              <w:rPr>
                <w:b/>
                <w:sz w:val="18"/>
                <w:szCs w:val="18"/>
                <w:lang w:val="en-GB"/>
              </w:rPr>
            </w:pPr>
            <w:r>
              <w:rPr>
                <w:b/>
                <w:sz w:val="18"/>
                <w:szCs w:val="18"/>
                <w:lang w:val="en-GB"/>
              </w:rPr>
              <w:t>produqti</w:t>
            </w:r>
          </w:p>
        </w:tc>
        <w:tc>
          <w:tcPr>
            <w:tcW w:w="1560" w:type="dxa"/>
          </w:tcPr>
          <w:p w14:paraId="62433222" w14:textId="7DC51D6E" w:rsidR="00B06AD8" w:rsidRPr="005A2861" w:rsidRDefault="005A2861" w:rsidP="00715F14">
            <w:pPr>
              <w:jc w:val="both"/>
              <w:rPr>
                <w:b/>
                <w:sz w:val="18"/>
                <w:szCs w:val="18"/>
                <w:lang w:val="en-GB"/>
              </w:rPr>
            </w:pPr>
            <w:r>
              <w:rPr>
                <w:b/>
                <w:sz w:val="18"/>
                <w:szCs w:val="18"/>
                <w:lang w:val="en-GB"/>
              </w:rPr>
              <w:t>monacemTa formati</w:t>
            </w:r>
          </w:p>
        </w:tc>
        <w:tc>
          <w:tcPr>
            <w:tcW w:w="4740" w:type="dxa"/>
          </w:tcPr>
          <w:p w14:paraId="46E73837" w14:textId="0E23B731" w:rsidR="00B06AD8" w:rsidRPr="005A2861" w:rsidRDefault="005A2861" w:rsidP="00715F14">
            <w:pPr>
              <w:jc w:val="both"/>
              <w:rPr>
                <w:b/>
                <w:sz w:val="18"/>
                <w:szCs w:val="18"/>
                <w:lang w:val="en-GB"/>
              </w:rPr>
            </w:pPr>
            <w:r w:rsidRPr="005A2861">
              <w:rPr>
                <w:b/>
                <w:sz w:val="18"/>
                <w:szCs w:val="18"/>
                <w:lang w:val="en-GB"/>
              </w:rPr>
              <w:t>komentari</w:t>
            </w:r>
          </w:p>
        </w:tc>
      </w:tr>
      <w:tr w:rsidR="00B06AD8" w:rsidRPr="003F0ADA" w14:paraId="19B8C961" w14:textId="77777777" w:rsidTr="000A5589">
        <w:tc>
          <w:tcPr>
            <w:tcW w:w="2610" w:type="dxa"/>
          </w:tcPr>
          <w:p w14:paraId="39878F75" w14:textId="24FA779A" w:rsidR="00B06AD8" w:rsidRPr="005A2861" w:rsidRDefault="005A2861" w:rsidP="00715F14">
            <w:pPr>
              <w:jc w:val="both"/>
              <w:rPr>
                <w:sz w:val="18"/>
                <w:szCs w:val="18"/>
                <w:lang w:val="en-GB"/>
              </w:rPr>
            </w:pPr>
            <w:r>
              <w:rPr>
                <w:sz w:val="18"/>
                <w:szCs w:val="18"/>
                <w:lang w:val="en-GB"/>
              </w:rPr>
              <w:t>agegmvis angariSi</w:t>
            </w:r>
          </w:p>
        </w:tc>
        <w:tc>
          <w:tcPr>
            <w:tcW w:w="1560" w:type="dxa"/>
          </w:tcPr>
          <w:p w14:paraId="20973C65" w14:textId="49F01887" w:rsidR="00B06AD8" w:rsidRPr="00715F14" w:rsidRDefault="00B06AD8" w:rsidP="00715F14">
            <w:pPr>
              <w:jc w:val="both"/>
              <w:rPr>
                <w:b/>
                <w:sz w:val="18"/>
                <w:szCs w:val="18"/>
                <w:lang w:val="en-GB"/>
              </w:rPr>
            </w:pPr>
            <w:r w:rsidRPr="00715F14">
              <w:rPr>
                <w:sz w:val="18"/>
                <w:szCs w:val="18"/>
                <w:lang w:val="en-GB"/>
              </w:rPr>
              <w:t>.</w:t>
            </w:r>
            <w:r w:rsidRPr="00A81510">
              <w:rPr>
                <w:rFonts w:ascii="Arial" w:hAnsi="Arial"/>
                <w:sz w:val="18"/>
                <w:szCs w:val="18"/>
                <w:lang w:val="en-GB"/>
              </w:rPr>
              <w:t>docx</w:t>
            </w:r>
            <w:r w:rsidRPr="00715F14">
              <w:rPr>
                <w:sz w:val="18"/>
                <w:szCs w:val="18"/>
                <w:lang w:val="en-GB"/>
              </w:rPr>
              <w:t xml:space="preserve"> </w:t>
            </w:r>
            <w:r w:rsidR="005A2861" w:rsidRPr="005A2861">
              <w:rPr>
                <w:sz w:val="18"/>
                <w:szCs w:val="18"/>
                <w:lang w:val="en-GB"/>
              </w:rPr>
              <w:t>da</w:t>
            </w:r>
            <w:r w:rsidR="00A81510">
              <w:rPr>
                <w:sz w:val="18"/>
                <w:szCs w:val="18"/>
                <w:lang w:val="en-GB"/>
              </w:rPr>
              <w:t xml:space="preserve"> </w:t>
            </w:r>
            <w:r w:rsidRPr="00715F14">
              <w:rPr>
                <w:sz w:val="18"/>
                <w:szCs w:val="18"/>
                <w:lang w:val="en-GB"/>
              </w:rPr>
              <w:t>.</w:t>
            </w:r>
            <w:r w:rsidRPr="00A81510">
              <w:rPr>
                <w:rFonts w:ascii="Arial" w:hAnsi="Arial"/>
                <w:sz w:val="18"/>
                <w:szCs w:val="18"/>
                <w:lang w:val="en-GB"/>
              </w:rPr>
              <w:t>pdf</w:t>
            </w:r>
          </w:p>
        </w:tc>
        <w:tc>
          <w:tcPr>
            <w:tcW w:w="4740" w:type="dxa"/>
          </w:tcPr>
          <w:p w14:paraId="64F4ADB4" w14:textId="5BCB2D55" w:rsidR="00B06AD8" w:rsidRPr="00715F14" w:rsidRDefault="00D11EE1" w:rsidP="00715F14">
            <w:pPr>
              <w:spacing w:line="240" w:lineRule="auto"/>
              <w:jc w:val="both"/>
              <w:rPr>
                <w:sz w:val="18"/>
                <w:szCs w:val="18"/>
                <w:lang w:val="en-GB"/>
              </w:rPr>
            </w:pPr>
            <w:r>
              <w:rPr>
                <w:sz w:val="18"/>
                <w:szCs w:val="18"/>
                <w:lang w:val="en-GB"/>
              </w:rPr>
              <w:t xml:space="preserve">agegmvis angariSSi aRwerilia Tu vin, rogor, rodis da ratom Seasrula agegmviTi samuSaoebi, aseve nebismieri problemis warmoSobis mizezi. </w:t>
            </w:r>
            <w:r w:rsidR="002219CF">
              <w:rPr>
                <w:sz w:val="18"/>
                <w:szCs w:val="18"/>
                <w:lang w:val="en-GB"/>
              </w:rPr>
              <w:t>e</w:t>
            </w:r>
            <w:r>
              <w:rPr>
                <w:sz w:val="18"/>
                <w:szCs w:val="18"/>
                <w:lang w:val="en-GB"/>
              </w:rPr>
              <w:t>s aucilebelia Catarebuli samuSaoebis sa</w:t>
            </w:r>
            <w:r w:rsidR="002219CF">
              <w:rPr>
                <w:sz w:val="18"/>
                <w:szCs w:val="18"/>
                <w:lang w:val="en-GB"/>
              </w:rPr>
              <w:t>T</w:t>
            </w:r>
            <w:r>
              <w:rPr>
                <w:sz w:val="18"/>
                <w:szCs w:val="18"/>
                <w:lang w:val="en-GB"/>
              </w:rPr>
              <w:t>anadod dasadastureblad.</w:t>
            </w:r>
          </w:p>
        </w:tc>
      </w:tr>
    </w:tbl>
    <w:p w14:paraId="39FFA58F" w14:textId="22952F08" w:rsidR="005A2861" w:rsidRPr="000A5589" w:rsidRDefault="00161ACE" w:rsidP="000A5589">
      <w:pPr>
        <w:pStyle w:val="BodyText"/>
        <w:spacing w:before="120" w:after="120"/>
        <w:ind w:left="540"/>
        <w:jc w:val="left"/>
        <w:rPr>
          <w:b/>
          <w:sz w:val="18"/>
          <w:szCs w:val="18"/>
        </w:rPr>
      </w:pPr>
      <w:r w:rsidRPr="000A5589">
        <w:rPr>
          <w:b/>
          <w:sz w:val="18"/>
          <w:szCs w:val="18"/>
        </w:rPr>
        <w:t>produqtebis cxrili – grafikuli nawili</w:t>
      </w:r>
    </w:p>
    <w:tbl>
      <w:tblPr>
        <w:tblStyle w:val="TableGrid"/>
        <w:tblW w:w="8910" w:type="dxa"/>
        <w:tblInd w:w="535" w:type="dxa"/>
        <w:tblLook w:val="04A0" w:firstRow="1" w:lastRow="0" w:firstColumn="1" w:lastColumn="0" w:noHBand="0" w:noVBand="1"/>
      </w:tblPr>
      <w:tblGrid>
        <w:gridCol w:w="2610"/>
        <w:gridCol w:w="1560"/>
        <w:gridCol w:w="4740"/>
      </w:tblGrid>
      <w:tr w:rsidR="005A2861" w:rsidRPr="00715F14" w14:paraId="08A4FB31" w14:textId="77777777" w:rsidTr="000A5589">
        <w:tc>
          <w:tcPr>
            <w:tcW w:w="2610" w:type="dxa"/>
          </w:tcPr>
          <w:p w14:paraId="24591E72" w14:textId="7AC38071" w:rsidR="005A2861" w:rsidRPr="00715F14" w:rsidRDefault="005A2861" w:rsidP="005A2861">
            <w:pPr>
              <w:spacing w:line="240" w:lineRule="auto"/>
              <w:jc w:val="both"/>
              <w:rPr>
                <w:b/>
                <w:sz w:val="18"/>
                <w:szCs w:val="18"/>
                <w:lang w:val="en-GB"/>
              </w:rPr>
            </w:pPr>
            <w:r>
              <w:rPr>
                <w:b/>
                <w:sz w:val="18"/>
                <w:szCs w:val="18"/>
                <w:lang w:val="en-GB"/>
              </w:rPr>
              <w:t>produqti</w:t>
            </w:r>
          </w:p>
        </w:tc>
        <w:tc>
          <w:tcPr>
            <w:tcW w:w="1560" w:type="dxa"/>
          </w:tcPr>
          <w:p w14:paraId="09F1B21E" w14:textId="1FBAB5EE" w:rsidR="005A2861" w:rsidRPr="00715F14" w:rsidRDefault="005A2861" w:rsidP="005A2861">
            <w:pPr>
              <w:spacing w:line="240" w:lineRule="auto"/>
              <w:jc w:val="both"/>
              <w:rPr>
                <w:b/>
                <w:sz w:val="18"/>
                <w:szCs w:val="18"/>
                <w:lang w:val="en-GB"/>
              </w:rPr>
            </w:pPr>
            <w:r>
              <w:rPr>
                <w:b/>
                <w:sz w:val="18"/>
                <w:szCs w:val="18"/>
                <w:lang w:val="en-GB"/>
              </w:rPr>
              <w:t>monacemTa formati</w:t>
            </w:r>
          </w:p>
        </w:tc>
        <w:tc>
          <w:tcPr>
            <w:tcW w:w="4740" w:type="dxa"/>
          </w:tcPr>
          <w:p w14:paraId="184ACCF1" w14:textId="758D5192" w:rsidR="005A2861" w:rsidRPr="00715F14" w:rsidRDefault="005A2861" w:rsidP="005A2861">
            <w:pPr>
              <w:spacing w:line="240" w:lineRule="auto"/>
              <w:jc w:val="both"/>
              <w:rPr>
                <w:b/>
                <w:sz w:val="18"/>
                <w:szCs w:val="18"/>
                <w:lang w:val="en-GB"/>
              </w:rPr>
            </w:pPr>
            <w:r w:rsidRPr="005A2861">
              <w:rPr>
                <w:b/>
                <w:sz w:val="18"/>
                <w:szCs w:val="18"/>
                <w:lang w:val="en-GB"/>
              </w:rPr>
              <w:t>komentari</w:t>
            </w:r>
          </w:p>
        </w:tc>
      </w:tr>
      <w:tr w:rsidR="00416971" w:rsidRPr="00715F14" w14:paraId="515DEDCD" w14:textId="77777777" w:rsidTr="000A5589">
        <w:tc>
          <w:tcPr>
            <w:tcW w:w="2610" w:type="dxa"/>
          </w:tcPr>
          <w:p w14:paraId="3C453EC6" w14:textId="2A4365F1" w:rsidR="00416971" w:rsidRDefault="00D11EE1" w:rsidP="00715F14">
            <w:pPr>
              <w:spacing w:line="240" w:lineRule="auto"/>
              <w:rPr>
                <w:sz w:val="18"/>
                <w:szCs w:val="18"/>
                <w:lang w:val="en-GB"/>
              </w:rPr>
            </w:pPr>
            <w:r>
              <w:rPr>
                <w:sz w:val="18"/>
                <w:szCs w:val="18"/>
                <w:lang w:val="en-GB"/>
              </w:rPr>
              <w:t>gegma.</w:t>
            </w:r>
          </w:p>
          <w:p w14:paraId="4785FFB5" w14:textId="55E53121" w:rsidR="00416971" w:rsidRPr="00D11EE1" w:rsidRDefault="00D11EE1" w:rsidP="00715F14">
            <w:pPr>
              <w:spacing w:line="240" w:lineRule="auto"/>
              <w:rPr>
                <w:sz w:val="18"/>
                <w:szCs w:val="18"/>
                <w:lang w:val="en-GB"/>
              </w:rPr>
            </w:pPr>
            <w:r>
              <w:rPr>
                <w:sz w:val="18"/>
                <w:szCs w:val="18"/>
                <w:lang w:val="en-GB"/>
              </w:rPr>
              <w:t>gegmis masStabi: SesaTanxmebelia kontraqtorTan</w:t>
            </w:r>
          </w:p>
        </w:tc>
        <w:tc>
          <w:tcPr>
            <w:tcW w:w="1560" w:type="dxa"/>
          </w:tcPr>
          <w:p w14:paraId="7AAF8B0E" w14:textId="2CC5D6D3" w:rsidR="00416971" w:rsidRPr="00715F14" w:rsidRDefault="00416971" w:rsidP="00715F14">
            <w:pPr>
              <w:spacing w:line="240" w:lineRule="auto"/>
              <w:jc w:val="both"/>
              <w:rPr>
                <w:b/>
                <w:sz w:val="18"/>
                <w:szCs w:val="18"/>
                <w:lang w:val="en-GB"/>
              </w:rPr>
            </w:pPr>
            <w:r w:rsidRPr="00715F14">
              <w:rPr>
                <w:sz w:val="18"/>
                <w:szCs w:val="18"/>
                <w:lang w:val="en-GB"/>
              </w:rPr>
              <w:t>.</w:t>
            </w:r>
            <w:r w:rsidRPr="00E43BA2">
              <w:rPr>
                <w:rFonts w:ascii="Arial" w:hAnsi="Arial"/>
                <w:sz w:val="18"/>
                <w:szCs w:val="18"/>
                <w:lang w:val="en-GB"/>
              </w:rPr>
              <w:t>dwg</w:t>
            </w:r>
            <w:r w:rsidRPr="00715F14">
              <w:rPr>
                <w:sz w:val="18"/>
                <w:szCs w:val="18"/>
                <w:lang w:val="en-GB"/>
              </w:rPr>
              <w:t xml:space="preserve"> </w:t>
            </w:r>
            <w:r w:rsidR="005A2861" w:rsidRPr="005A2861">
              <w:rPr>
                <w:sz w:val="18"/>
                <w:szCs w:val="18"/>
                <w:lang w:val="en-GB"/>
              </w:rPr>
              <w:t>da</w:t>
            </w:r>
            <w:r w:rsidRPr="00715F14">
              <w:rPr>
                <w:sz w:val="18"/>
                <w:szCs w:val="18"/>
                <w:lang w:val="en-GB"/>
              </w:rPr>
              <w:t xml:space="preserve"> .</w:t>
            </w:r>
            <w:r w:rsidRPr="00E43BA2">
              <w:rPr>
                <w:rFonts w:ascii="Arial" w:hAnsi="Arial"/>
                <w:sz w:val="18"/>
                <w:szCs w:val="18"/>
                <w:lang w:val="en-GB"/>
              </w:rPr>
              <w:t>pdf</w:t>
            </w:r>
          </w:p>
        </w:tc>
        <w:tc>
          <w:tcPr>
            <w:tcW w:w="4740" w:type="dxa"/>
          </w:tcPr>
          <w:p w14:paraId="3B76A327" w14:textId="5E97C0FD" w:rsidR="00416971" w:rsidRPr="00715F14" w:rsidRDefault="00416971" w:rsidP="00715F14">
            <w:pPr>
              <w:spacing w:line="240" w:lineRule="auto"/>
              <w:jc w:val="both"/>
              <w:rPr>
                <w:sz w:val="18"/>
                <w:szCs w:val="18"/>
                <w:lang w:val="en-GB"/>
              </w:rPr>
            </w:pPr>
          </w:p>
        </w:tc>
      </w:tr>
      <w:tr w:rsidR="00416971" w:rsidRPr="00715F14" w14:paraId="46FD3F54" w14:textId="77777777" w:rsidTr="000A5589">
        <w:tc>
          <w:tcPr>
            <w:tcW w:w="2610" w:type="dxa"/>
          </w:tcPr>
          <w:p w14:paraId="5A836D12" w14:textId="77777777" w:rsidR="00416971" w:rsidRDefault="00D11EE1" w:rsidP="00715F14">
            <w:pPr>
              <w:spacing w:line="240" w:lineRule="auto"/>
              <w:rPr>
                <w:sz w:val="18"/>
                <w:szCs w:val="18"/>
                <w:lang w:val="en-GB"/>
              </w:rPr>
            </w:pPr>
            <w:r>
              <w:rPr>
                <w:sz w:val="18"/>
                <w:szCs w:val="18"/>
                <w:lang w:val="en-GB"/>
              </w:rPr>
              <w:t>ganivi Wrilebi.</w:t>
            </w:r>
          </w:p>
          <w:p w14:paraId="539FA94B" w14:textId="2A521184" w:rsidR="00D11EE1" w:rsidRDefault="00D11EE1" w:rsidP="00715F14">
            <w:pPr>
              <w:spacing w:line="240" w:lineRule="auto"/>
              <w:rPr>
                <w:sz w:val="18"/>
                <w:szCs w:val="18"/>
                <w:lang w:val="en-GB"/>
              </w:rPr>
            </w:pPr>
            <w:r>
              <w:rPr>
                <w:sz w:val="18"/>
                <w:szCs w:val="18"/>
                <w:lang w:val="en-GB"/>
              </w:rPr>
              <w:t>gegmis masStabi: SesaTanxmebelia kontraqtorTan</w:t>
            </w:r>
          </w:p>
          <w:p w14:paraId="56E82015" w14:textId="7B76AD52" w:rsidR="00D11EE1" w:rsidRPr="00D11EE1" w:rsidRDefault="00D11EE1" w:rsidP="00715F14">
            <w:pPr>
              <w:spacing w:line="240" w:lineRule="auto"/>
              <w:rPr>
                <w:sz w:val="18"/>
                <w:szCs w:val="18"/>
                <w:lang w:val="en-GB"/>
              </w:rPr>
            </w:pPr>
            <w:r w:rsidRPr="00D11EE1">
              <w:rPr>
                <w:sz w:val="18"/>
                <w:szCs w:val="18"/>
                <w:lang w:val="en-GB"/>
              </w:rPr>
              <w:t xml:space="preserve">vertikaluri masStabi: </w:t>
            </w:r>
            <w:r w:rsidR="001B56B8">
              <w:rPr>
                <w:sz w:val="18"/>
                <w:szCs w:val="18"/>
                <w:lang w:val="en-GB"/>
              </w:rPr>
              <w:t>gegmis masStabis identuri.</w:t>
            </w:r>
          </w:p>
        </w:tc>
        <w:tc>
          <w:tcPr>
            <w:tcW w:w="1560" w:type="dxa"/>
          </w:tcPr>
          <w:p w14:paraId="22239FFF" w14:textId="548AD8FB" w:rsidR="00416971" w:rsidRPr="00715F14" w:rsidRDefault="00416971" w:rsidP="00715F14">
            <w:pPr>
              <w:spacing w:line="240" w:lineRule="auto"/>
              <w:jc w:val="both"/>
              <w:rPr>
                <w:b/>
                <w:sz w:val="18"/>
                <w:szCs w:val="18"/>
                <w:lang w:val="en-GB"/>
              </w:rPr>
            </w:pPr>
            <w:r w:rsidRPr="00715F14">
              <w:rPr>
                <w:sz w:val="18"/>
                <w:szCs w:val="18"/>
                <w:lang w:val="en-GB"/>
              </w:rPr>
              <w:t>.</w:t>
            </w:r>
            <w:r w:rsidRPr="00E43BA2">
              <w:rPr>
                <w:rFonts w:ascii="Arial" w:hAnsi="Arial"/>
                <w:sz w:val="18"/>
                <w:szCs w:val="18"/>
                <w:lang w:val="en-GB"/>
              </w:rPr>
              <w:t>dwg</w:t>
            </w:r>
            <w:r w:rsidRPr="00715F14">
              <w:rPr>
                <w:sz w:val="18"/>
                <w:szCs w:val="18"/>
                <w:lang w:val="en-GB"/>
              </w:rPr>
              <w:t xml:space="preserve"> </w:t>
            </w:r>
            <w:r w:rsidR="005A2861" w:rsidRPr="005A2861">
              <w:rPr>
                <w:sz w:val="18"/>
                <w:szCs w:val="18"/>
                <w:lang w:val="en-GB"/>
              </w:rPr>
              <w:t>da</w:t>
            </w:r>
            <w:r w:rsidRPr="00715F14">
              <w:rPr>
                <w:sz w:val="18"/>
                <w:szCs w:val="18"/>
                <w:lang w:val="en-GB"/>
              </w:rPr>
              <w:t xml:space="preserve"> .</w:t>
            </w:r>
            <w:r w:rsidRPr="00E43BA2">
              <w:rPr>
                <w:rFonts w:ascii="Arial" w:hAnsi="Arial"/>
                <w:sz w:val="18"/>
                <w:szCs w:val="18"/>
                <w:lang w:val="en-GB"/>
              </w:rPr>
              <w:t>pdf</w:t>
            </w:r>
          </w:p>
        </w:tc>
        <w:tc>
          <w:tcPr>
            <w:tcW w:w="4740" w:type="dxa"/>
          </w:tcPr>
          <w:p w14:paraId="4BBDAF5C" w14:textId="77777777" w:rsidR="00416971" w:rsidRPr="00715F14" w:rsidRDefault="00416971" w:rsidP="00715F14">
            <w:pPr>
              <w:spacing w:line="240" w:lineRule="auto"/>
              <w:jc w:val="both"/>
              <w:rPr>
                <w:sz w:val="18"/>
                <w:szCs w:val="18"/>
                <w:lang w:val="en-GB"/>
              </w:rPr>
            </w:pPr>
          </w:p>
        </w:tc>
      </w:tr>
      <w:tr w:rsidR="00416971" w:rsidRPr="00715F14" w14:paraId="0D2381A6" w14:textId="77777777" w:rsidTr="000A5589">
        <w:tc>
          <w:tcPr>
            <w:tcW w:w="2610" w:type="dxa"/>
          </w:tcPr>
          <w:p w14:paraId="6F108A22" w14:textId="73F90E34" w:rsidR="001B56B8" w:rsidRDefault="001B56B8" w:rsidP="001B56B8">
            <w:pPr>
              <w:spacing w:line="240" w:lineRule="auto"/>
              <w:rPr>
                <w:sz w:val="18"/>
                <w:szCs w:val="18"/>
                <w:lang w:val="en-GB"/>
              </w:rPr>
            </w:pPr>
            <w:r>
              <w:rPr>
                <w:sz w:val="18"/>
                <w:szCs w:val="18"/>
                <w:lang w:val="en-GB"/>
              </w:rPr>
              <w:t>grZivi Wrilebi.</w:t>
            </w:r>
          </w:p>
          <w:p w14:paraId="68902173" w14:textId="77777777" w:rsidR="001B56B8" w:rsidRDefault="001B56B8" w:rsidP="001B56B8">
            <w:pPr>
              <w:spacing w:line="240" w:lineRule="auto"/>
              <w:rPr>
                <w:sz w:val="18"/>
                <w:szCs w:val="18"/>
                <w:lang w:val="en-GB"/>
              </w:rPr>
            </w:pPr>
            <w:r>
              <w:rPr>
                <w:sz w:val="18"/>
                <w:szCs w:val="18"/>
                <w:lang w:val="en-GB"/>
              </w:rPr>
              <w:t>gegmis masStabi: SesaTanxmebelia kontraqtorTan</w:t>
            </w:r>
          </w:p>
          <w:p w14:paraId="77CE8B97" w14:textId="7C603694" w:rsidR="00416971" w:rsidRPr="00715F14" w:rsidRDefault="001B56B8" w:rsidP="001B56B8">
            <w:pPr>
              <w:spacing w:line="240" w:lineRule="auto"/>
              <w:rPr>
                <w:sz w:val="18"/>
                <w:szCs w:val="18"/>
                <w:lang w:val="en-GB"/>
              </w:rPr>
            </w:pPr>
            <w:r w:rsidRPr="00D11EE1">
              <w:rPr>
                <w:sz w:val="18"/>
                <w:szCs w:val="18"/>
                <w:lang w:val="en-GB"/>
              </w:rPr>
              <w:t xml:space="preserve">vertikaluri masStabi: </w:t>
            </w:r>
            <w:r>
              <w:rPr>
                <w:sz w:val="18"/>
                <w:szCs w:val="18"/>
                <w:lang w:val="en-GB"/>
              </w:rPr>
              <w:t>gegmis masStabis identuri.</w:t>
            </w:r>
          </w:p>
        </w:tc>
        <w:tc>
          <w:tcPr>
            <w:tcW w:w="1560" w:type="dxa"/>
          </w:tcPr>
          <w:p w14:paraId="49CE1BDD" w14:textId="24A4B5B1" w:rsidR="00416971" w:rsidRPr="00715F14" w:rsidRDefault="00416971" w:rsidP="00715F14">
            <w:pPr>
              <w:spacing w:line="240" w:lineRule="auto"/>
              <w:jc w:val="both"/>
              <w:rPr>
                <w:sz w:val="18"/>
                <w:szCs w:val="18"/>
                <w:lang w:val="en-GB"/>
              </w:rPr>
            </w:pPr>
            <w:r w:rsidRPr="00715F14">
              <w:rPr>
                <w:sz w:val="18"/>
                <w:szCs w:val="18"/>
                <w:lang w:val="en-GB"/>
              </w:rPr>
              <w:t>.</w:t>
            </w:r>
            <w:r w:rsidRPr="00E43BA2">
              <w:rPr>
                <w:rFonts w:ascii="Arial" w:hAnsi="Arial"/>
                <w:sz w:val="18"/>
                <w:szCs w:val="18"/>
                <w:lang w:val="en-GB"/>
              </w:rPr>
              <w:t>dwg</w:t>
            </w:r>
            <w:r w:rsidRPr="00715F14">
              <w:rPr>
                <w:sz w:val="18"/>
                <w:szCs w:val="18"/>
                <w:lang w:val="en-GB"/>
              </w:rPr>
              <w:t xml:space="preserve"> </w:t>
            </w:r>
            <w:r w:rsidR="005A2861" w:rsidRPr="005A2861">
              <w:rPr>
                <w:sz w:val="18"/>
                <w:szCs w:val="18"/>
                <w:lang w:val="en-GB"/>
              </w:rPr>
              <w:t>da</w:t>
            </w:r>
            <w:r w:rsidRPr="00715F14">
              <w:rPr>
                <w:sz w:val="18"/>
                <w:szCs w:val="18"/>
                <w:lang w:val="en-GB"/>
              </w:rPr>
              <w:t xml:space="preserve"> .</w:t>
            </w:r>
            <w:r w:rsidRPr="00E43BA2">
              <w:rPr>
                <w:rFonts w:ascii="Arial" w:hAnsi="Arial"/>
                <w:sz w:val="18"/>
                <w:szCs w:val="18"/>
                <w:lang w:val="en-GB"/>
              </w:rPr>
              <w:t>pdf</w:t>
            </w:r>
          </w:p>
        </w:tc>
        <w:tc>
          <w:tcPr>
            <w:tcW w:w="4740" w:type="dxa"/>
          </w:tcPr>
          <w:p w14:paraId="030FB871" w14:textId="79521FB8" w:rsidR="00416971" w:rsidRPr="00054A1B" w:rsidRDefault="00416971" w:rsidP="00715F14">
            <w:pPr>
              <w:spacing w:line="240" w:lineRule="auto"/>
              <w:jc w:val="both"/>
              <w:rPr>
                <w:sz w:val="18"/>
                <w:szCs w:val="18"/>
                <w:lang w:val="en-GB"/>
              </w:rPr>
            </w:pPr>
          </w:p>
        </w:tc>
      </w:tr>
      <w:tr w:rsidR="0060780F" w:rsidRPr="00715F14" w14:paraId="63821ACF" w14:textId="77777777" w:rsidTr="00383E9F">
        <w:trPr>
          <w:trHeight w:val="982"/>
        </w:trPr>
        <w:tc>
          <w:tcPr>
            <w:tcW w:w="2610" w:type="dxa"/>
          </w:tcPr>
          <w:p w14:paraId="0D5DF16D" w14:textId="77777777" w:rsidR="0060780F" w:rsidRDefault="0060780F" w:rsidP="0060780F">
            <w:pPr>
              <w:spacing w:line="240" w:lineRule="auto"/>
              <w:rPr>
                <w:sz w:val="18"/>
                <w:szCs w:val="18"/>
                <w:lang w:val="en-GB"/>
              </w:rPr>
            </w:pPr>
            <w:r>
              <w:rPr>
                <w:sz w:val="18"/>
                <w:szCs w:val="18"/>
                <w:lang w:val="en-GB"/>
              </w:rPr>
              <w:t>gegma.</w:t>
            </w:r>
          </w:p>
          <w:p w14:paraId="34F2AC1E" w14:textId="68038A28" w:rsidR="0060780F" w:rsidRDefault="0060780F" w:rsidP="0060780F">
            <w:pPr>
              <w:spacing w:line="240" w:lineRule="auto"/>
              <w:rPr>
                <w:sz w:val="18"/>
                <w:szCs w:val="18"/>
                <w:lang w:val="en-GB"/>
              </w:rPr>
            </w:pPr>
            <w:r>
              <w:rPr>
                <w:sz w:val="18"/>
                <w:szCs w:val="18"/>
                <w:lang w:val="en-GB"/>
              </w:rPr>
              <w:t>gegmis masStabi: SesaTanxmebelia kontraqtorTan</w:t>
            </w:r>
          </w:p>
        </w:tc>
        <w:tc>
          <w:tcPr>
            <w:tcW w:w="1560" w:type="dxa"/>
          </w:tcPr>
          <w:p w14:paraId="5CC1CAC5" w14:textId="54AF47FC" w:rsidR="0060780F" w:rsidRPr="00715F14" w:rsidRDefault="0060780F" w:rsidP="00715F14">
            <w:pPr>
              <w:spacing w:line="240" w:lineRule="auto"/>
              <w:jc w:val="both"/>
              <w:rPr>
                <w:sz w:val="18"/>
                <w:szCs w:val="18"/>
                <w:lang w:val="en-GB"/>
              </w:rPr>
            </w:pPr>
            <w:r w:rsidRPr="00715F14">
              <w:rPr>
                <w:sz w:val="18"/>
                <w:szCs w:val="18"/>
                <w:lang w:val="en-GB"/>
              </w:rPr>
              <w:t>.</w:t>
            </w:r>
            <w:r w:rsidRPr="00E43BA2">
              <w:rPr>
                <w:rFonts w:ascii="Arial" w:hAnsi="Arial"/>
                <w:sz w:val="18"/>
                <w:szCs w:val="18"/>
                <w:lang w:val="en-GB"/>
              </w:rPr>
              <w:t>dwg</w:t>
            </w:r>
            <w:r w:rsidRPr="00715F14">
              <w:rPr>
                <w:sz w:val="18"/>
                <w:szCs w:val="18"/>
                <w:lang w:val="en-GB"/>
              </w:rPr>
              <w:t xml:space="preserve"> </w:t>
            </w:r>
            <w:r w:rsidRPr="005A2861">
              <w:rPr>
                <w:sz w:val="18"/>
                <w:szCs w:val="18"/>
                <w:lang w:val="en-GB"/>
              </w:rPr>
              <w:t>da</w:t>
            </w:r>
            <w:r w:rsidRPr="00715F14">
              <w:rPr>
                <w:sz w:val="18"/>
                <w:szCs w:val="18"/>
                <w:lang w:val="en-GB"/>
              </w:rPr>
              <w:t xml:space="preserve"> .</w:t>
            </w:r>
            <w:r w:rsidRPr="00E43BA2">
              <w:rPr>
                <w:rFonts w:ascii="Arial" w:hAnsi="Arial"/>
                <w:sz w:val="18"/>
                <w:szCs w:val="18"/>
                <w:lang w:val="en-GB"/>
              </w:rPr>
              <w:t>pdf</w:t>
            </w:r>
          </w:p>
        </w:tc>
        <w:tc>
          <w:tcPr>
            <w:tcW w:w="4740" w:type="dxa"/>
          </w:tcPr>
          <w:p w14:paraId="7E4B0061" w14:textId="254849F1" w:rsidR="00412AFD" w:rsidRPr="00B824E2" w:rsidRDefault="00412AFD" w:rsidP="00383E9F">
            <w:pPr>
              <w:spacing w:before="120" w:line="240" w:lineRule="auto"/>
              <w:jc w:val="both"/>
              <w:rPr>
                <w:sz w:val="18"/>
                <w:szCs w:val="18"/>
              </w:rPr>
            </w:pPr>
            <w:r w:rsidRPr="00B824E2">
              <w:rPr>
                <w:sz w:val="18"/>
                <w:szCs w:val="18"/>
                <w:lang w:val="en-GB"/>
              </w:rPr>
              <w:t xml:space="preserve">gegmaze naCvenebi unda iyos </w:t>
            </w:r>
            <w:r w:rsidRPr="00B824E2">
              <w:rPr>
                <w:sz w:val="18"/>
                <w:szCs w:val="18"/>
              </w:rPr>
              <w:t xml:space="preserve">dazianebul monakveTze (pk. 25+000 – pk. 25+150), gvirabis RerZis dakvalva da sami myari geodeziuri wertilis mdebareoba miwis zedapirze. sadac </w:t>
            </w:r>
            <w:r w:rsidRPr="00B824E2">
              <w:rPr>
                <w:sz w:val="18"/>
                <w:szCs w:val="18"/>
              </w:rPr>
              <w:lastRenderedPageBreak/>
              <w:t xml:space="preserve">naCvenebi iqneba TiToeuli wertilis </w:t>
            </w:r>
            <w:r w:rsidRPr="00B824E2">
              <w:rPr>
                <w:rFonts w:ascii="Arial" w:hAnsi="Arial"/>
                <w:sz w:val="18"/>
                <w:szCs w:val="18"/>
              </w:rPr>
              <w:t xml:space="preserve">X,Y </w:t>
            </w:r>
            <w:r w:rsidRPr="00B824E2">
              <w:rPr>
                <w:sz w:val="18"/>
                <w:szCs w:val="18"/>
              </w:rPr>
              <w:t>da</w:t>
            </w:r>
            <w:r w:rsidRPr="00B824E2">
              <w:rPr>
                <w:rFonts w:ascii="Arial" w:hAnsi="Arial"/>
                <w:sz w:val="18"/>
                <w:szCs w:val="18"/>
              </w:rPr>
              <w:t xml:space="preserve"> Z</w:t>
            </w:r>
            <w:r w:rsidRPr="00B824E2">
              <w:rPr>
                <w:sz w:val="18"/>
                <w:szCs w:val="18"/>
              </w:rPr>
              <w:t xml:space="preserve"> koordinatebi. koordinatebi naCvenebi unda iyos rogorc TiToel wertilTan, aseve naxazis legendaSi cxrilis saxiT.  </w:t>
            </w:r>
          </w:p>
          <w:p w14:paraId="118CD989" w14:textId="1E5A7690" w:rsidR="0060780F" w:rsidRPr="00412AFD" w:rsidRDefault="0060780F" w:rsidP="00412AFD">
            <w:pPr>
              <w:spacing w:line="240" w:lineRule="auto"/>
              <w:jc w:val="both"/>
              <w:rPr>
                <w:rFonts w:asciiTheme="minorHAnsi" w:hAnsiTheme="minorHAnsi"/>
                <w:sz w:val="18"/>
                <w:szCs w:val="18"/>
              </w:rPr>
            </w:pPr>
          </w:p>
        </w:tc>
      </w:tr>
    </w:tbl>
    <w:p w14:paraId="48848DF9" w14:textId="1A8BF0F1" w:rsidR="006C2B76" w:rsidRDefault="00AE2D2B" w:rsidP="00D547A0">
      <w:pPr>
        <w:pStyle w:val="Heading3"/>
        <w:spacing w:after="240"/>
        <w:ind w:left="540" w:hanging="540"/>
      </w:pPr>
      <w:bookmarkStart w:id="15" w:name="_Toc473196723"/>
      <w:bookmarkStart w:id="16" w:name="_Toc194583583"/>
      <w:bookmarkStart w:id="17" w:name="_Toc221553205"/>
      <w:r w:rsidRPr="00AE2D2B">
        <w:lastRenderedPageBreak/>
        <w:t>zogadi mo</w:t>
      </w:r>
      <w:r>
        <w:t>T</w:t>
      </w:r>
      <w:r w:rsidRPr="00AE2D2B">
        <w:t>xovnebi,</w:t>
      </w:r>
      <w:r>
        <w:t xml:space="preserve"> </w:t>
      </w:r>
      <w:r w:rsidRPr="00B56F05">
        <w:t xml:space="preserve">romlebic gamoiyeneba yvela </w:t>
      </w:r>
      <w:r w:rsidR="00B56F05" w:rsidRPr="00B56F05">
        <w:t>agegmv</w:t>
      </w:r>
      <w:bookmarkEnd w:id="15"/>
      <w:bookmarkEnd w:id="16"/>
      <w:r w:rsidR="00B56F05">
        <w:t>is dros</w:t>
      </w:r>
      <w:bookmarkEnd w:id="17"/>
    </w:p>
    <w:p w14:paraId="730C9B47" w14:textId="2136CFDA" w:rsidR="00B56F05" w:rsidRDefault="009F4E07" w:rsidP="00CA27F1">
      <w:pPr>
        <w:spacing w:before="120" w:after="120" w:line="240" w:lineRule="auto"/>
        <w:ind w:left="547"/>
        <w:jc w:val="both"/>
        <w:rPr>
          <w:lang w:val="en-GB"/>
        </w:rPr>
      </w:pPr>
      <w:r w:rsidRPr="009F4E07">
        <w:rPr>
          <w:lang w:val="en-GB"/>
        </w:rPr>
        <w:t>kontraqtori valdebulia daicvas yvela</w:t>
      </w:r>
      <w:r>
        <w:rPr>
          <w:lang w:val="en-GB"/>
        </w:rPr>
        <w:t xml:space="preserve"> zogadi moTxovna, rogorc es miTi</w:t>
      </w:r>
      <w:r w:rsidR="00E10E31">
        <w:rPr>
          <w:lang w:val="en-GB"/>
        </w:rPr>
        <w:t>T</w:t>
      </w:r>
      <w:r>
        <w:rPr>
          <w:lang w:val="en-GB"/>
        </w:rPr>
        <w:t xml:space="preserve">ebulia </w:t>
      </w:r>
      <w:r w:rsidRPr="000A5589">
        <w:rPr>
          <w:lang w:val="en-GB"/>
        </w:rPr>
        <w:t xml:space="preserve">TavSi </w:t>
      </w:r>
      <w:r w:rsidR="0099513B" w:rsidRPr="000A5589">
        <w:rPr>
          <w:lang w:val="en-GB"/>
        </w:rPr>
        <w:t>4</w:t>
      </w:r>
      <w:r w:rsidRPr="000A5589">
        <w:rPr>
          <w:lang w:val="en-GB"/>
        </w:rPr>
        <w:t>.1.</w:t>
      </w:r>
      <w:r>
        <w:rPr>
          <w:lang w:val="en-GB"/>
        </w:rPr>
        <w:t xml:space="preserve"> </w:t>
      </w:r>
    </w:p>
    <w:p w14:paraId="5C83FAE1" w14:textId="5445558D" w:rsidR="00833C68" w:rsidRPr="009F4E07" w:rsidRDefault="009F4E07" w:rsidP="001B7348">
      <w:pPr>
        <w:spacing w:before="120" w:after="120" w:line="240" w:lineRule="auto"/>
        <w:ind w:left="547"/>
        <w:jc w:val="both"/>
        <w:rPr>
          <w:lang w:val="en-GB"/>
        </w:rPr>
      </w:pPr>
      <w:r>
        <w:rPr>
          <w:lang w:val="en-GB"/>
        </w:rPr>
        <w:t>kontraqtori valdebulia ganaxorcielos Sefasebebi</w:t>
      </w:r>
      <w:r w:rsidR="00E10E31">
        <w:rPr>
          <w:lang w:val="en-GB"/>
        </w:rPr>
        <w:t xml:space="preserve"> </w:t>
      </w:r>
      <w:r w:rsidR="00E10E31" w:rsidRPr="000A5589">
        <w:rPr>
          <w:lang w:val="en-GB"/>
        </w:rPr>
        <w:t xml:space="preserve">TavSi </w:t>
      </w:r>
      <w:r w:rsidR="0099513B" w:rsidRPr="000A5589">
        <w:rPr>
          <w:lang w:val="en-GB"/>
        </w:rPr>
        <w:t>4</w:t>
      </w:r>
      <w:r w:rsidR="00E10E31">
        <w:rPr>
          <w:lang w:val="en-GB"/>
        </w:rPr>
        <w:t xml:space="preserve"> mocemuli specifikaciebis da instruqciebis Sesabamisad.</w:t>
      </w:r>
    </w:p>
    <w:p w14:paraId="47CADFAD" w14:textId="235E788D" w:rsidR="007B16B7" w:rsidRDefault="00E10E31" w:rsidP="007B16B7">
      <w:pPr>
        <w:pStyle w:val="Heading3"/>
        <w:spacing w:after="240"/>
        <w:ind w:left="540" w:hanging="540"/>
      </w:pPr>
      <w:bookmarkStart w:id="18" w:name="_Toc221553206"/>
      <w:bookmarkStart w:id="19" w:name="_Toc473196724"/>
      <w:bookmarkStart w:id="20" w:name="_Toc194583584"/>
      <w:r>
        <w:t>agegmvis kontroli</w:t>
      </w:r>
      <w:bookmarkEnd w:id="18"/>
      <w:r>
        <w:t xml:space="preserve"> </w:t>
      </w:r>
      <w:bookmarkEnd w:id="19"/>
      <w:bookmarkEnd w:id="20"/>
    </w:p>
    <w:p w14:paraId="02D591B9" w14:textId="33DE54BC" w:rsidR="00E10E31" w:rsidRPr="00E10E31" w:rsidRDefault="00E10E31" w:rsidP="00CA27F1">
      <w:pPr>
        <w:tabs>
          <w:tab w:val="left" w:pos="851"/>
        </w:tabs>
        <w:spacing w:before="120" w:after="120" w:line="240" w:lineRule="auto"/>
        <w:ind w:left="547"/>
        <w:jc w:val="both"/>
        <w:rPr>
          <w:lang w:val="en-GB"/>
        </w:rPr>
      </w:pPr>
      <w:r w:rsidRPr="00E10E31">
        <w:rPr>
          <w:lang w:val="en-GB"/>
        </w:rPr>
        <w:t xml:space="preserve">kontraqtoris </w:t>
      </w:r>
      <w:r w:rsidR="003B6EE4">
        <w:rPr>
          <w:lang w:val="en-GB"/>
        </w:rPr>
        <w:t xml:space="preserve">valdebulebebi, rogorc es detalurad aris aRwerili </w:t>
      </w:r>
      <w:r w:rsidR="003B6EE4" w:rsidRPr="000A5589">
        <w:rPr>
          <w:lang w:val="en-GB"/>
        </w:rPr>
        <w:t xml:space="preserve">TavSi </w:t>
      </w:r>
      <w:r w:rsidR="00EB36A9" w:rsidRPr="000A5589">
        <w:rPr>
          <w:lang w:val="en-GB"/>
        </w:rPr>
        <w:t>4</w:t>
      </w:r>
      <w:r w:rsidR="003B6EE4" w:rsidRPr="000A5589">
        <w:rPr>
          <w:lang w:val="en-GB"/>
        </w:rPr>
        <w:t>.2,</w:t>
      </w:r>
      <w:r w:rsidR="003B6EE4">
        <w:rPr>
          <w:lang w:val="en-GB"/>
        </w:rPr>
        <w:t xml:space="preserve"> unda Sesruldes Semdegi pirobebis dacviT:</w:t>
      </w:r>
    </w:p>
    <w:p w14:paraId="31C94455" w14:textId="1913323B" w:rsidR="00BF30D6" w:rsidRPr="00FE6636" w:rsidRDefault="009D7AC0" w:rsidP="001B7348">
      <w:pPr>
        <w:pStyle w:val="ListParagraph"/>
        <w:numPr>
          <w:ilvl w:val="0"/>
          <w:numId w:val="15"/>
        </w:numPr>
        <w:tabs>
          <w:tab w:val="left" w:pos="1170"/>
        </w:tabs>
        <w:spacing w:before="120" w:after="120" w:line="240" w:lineRule="auto"/>
        <w:ind w:left="1080"/>
        <w:contextualSpacing w:val="0"/>
        <w:jc w:val="both"/>
      </w:pPr>
      <w:r>
        <w:rPr>
          <w:lang w:val="en-GB"/>
        </w:rPr>
        <w:t xml:space="preserve">kontraqtorma </w:t>
      </w:r>
      <w:r w:rsidR="005837EE">
        <w:rPr>
          <w:lang w:val="en-GB"/>
        </w:rPr>
        <w:t>damkveTTan</w:t>
      </w:r>
      <w:r w:rsidR="001D38CF" w:rsidRPr="00FE6636">
        <w:rPr>
          <w:lang w:val="en-GB"/>
        </w:rPr>
        <w:t xml:space="preserve"> unda moaxdinos koordinacia </w:t>
      </w:r>
      <w:r w:rsidR="00FE6636" w:rsidRPr="00FE6636">
        <w:rPr>
          <w:lang w:val="en-GB"/>
        </w:rPr>
        <w:t>saproeqto</w:t>
      </w:r>
      <w:r w:rsidR="001D38CF" w:rsidRPr="00FE6636">
        <w:rPr>
          <w:lang w:val="en-GB"/>
        </w:rPr>
        <w:t xml:space="preserve"> arealSi arsebuli nebismieri </w:t>
      </w:r>
      <w:r w:rsidR="001D38CF" w:rsidRPr="00071BE6">
        <w:rPr>
          <w:lang w:val="en-GB"/>
        </w:rPr>
        <w:t>sakotrolo sadguris xelaxla dakvirvebaze.</w:t>
      </w:r>
      <w:r w:rsidR="001D38CF" w:rsidRPr="00FE6636">
        <w:rPr>
          <w:lang w:val="en-GB"/>
        </w:rPr>
        <w:t xml:space="preserve"> </w:t>
      </w:r>
    </w:p>
    <w:p w14:paraId="5A4BF60B" w14:textId="7EA96485" w:rsidR="007B16B7" w:rsidRPr="00FE6636" w:rsidRDefault="001D38CF" w:rsidP="001B7348">
      <w:pPr>
        <w:pStyle w:val="ListParagraph"/>
        <w:numPr>
          <w:ilvl w:val="0"/>
          <w:numId w:val="15"/>
        </w:numPr>
        <w:tabs>
          <w:tab w:val="left" w:pos="1170"/>
        </w:tabs>
        <w:spacing w:before="120" w:after="120" w:line="240" w:lineRule="auto"/>
        <w:ind w:left="1080"/>
        <w:contextualSpacing w:val="0"/>
        <w:jc w:val="both"/>
      </w:pPr>
      <w:r w:rsidRPr="00FE6636">
        <w:t>kontraqtor</w:t>
      </w:r>
      <w:r w:rsidR="00FE6636" w:rsidRPr="00FE6636">
        <w:t>i</w:t>
      </w:r>
      <w:r w:rsidRPr="00FE6636">
        <w:t xml:space="preserve"> momsaxurebis gansaxorcielad unda Seqmnas adekvaturi da sakmarisi raodenobis sakontrolo punqtebi. </w:t>
      </w:r>
    </w:p>
    <w:p w14:paraId="0AB003DD" w14:textId="03797026" w:rsidR="00BF30D6" w:rsidRPr="00F271D0" w:rsidRDefault="00277DFB" w:rsidP="00F54E74">
      <w:pPr>
        <w:pStyle w:val="Heading3"/>
        <w:spacing w:after="240" w:line="240" w:lineRule="auto"/>
        <w:ind w:left="540" w:hanging="540"/>
      </w:pPr>
      <w:bookmarkStart w:id="21" w:name="_Toc221553207"/>
      <w:r>
        <w:t>geodeziuri</w:t>
      </w:r>
      <w:r w:rsidR="00F271D0">
        <w:t xml:space="preserve"> agegmva</w:t>
      </w:r>
      <w:bookmarkEnd w:id="21"/>
    </w:p>
    <w:p w14:paraId="233ADFAD" w14:textId="1E91808F" w:rsidR="00F4270E" w:rsidRDefault="00695028" w:rsidP="0039107D">
      <w:pPr>
        <w:tabs>
          <w:tab w:val="left" w:pos="851"/>
        </w:tabs>
        <w:spacing w:before="120" w:after="120" w:line="240" w:lineRule="auto"/>
        <w:ind w:left="547"/>
        <w:jc w:val="both"/>
      </w:pPr>
      <w:r w:rsidRPr="0039107D">
        <w:t xml:space="preserve">kontraqtori valdebulia Seasrulos </w:t>
      </w:r>
      <w:r w:rsidR="0039107D" w:rsidRPr="0039107D">
        <w:t>ge</w:t>
      </w:r>
      <w:r w:rsidR="0039107D">
        <w:t>odeziuri</w:t>
      </w:r>
      <w:r w:rsidRPr="0039107D">
        <w:t xml:space="preserve"> agegmva, rogorc miTiTebulia me-</w:t>
      </w:r>
      <w:r w:rsidR="00EB36A9" w:rsidRPr="0039107D">
        <w:t>4</w:t>
      </w:r>
      <w:r w:rsidRPr="0039107D">
        <w:t xml:space="preserve"> TavSi da warmoadginos zemoT mocemul produqtebis cxrilebSi moniSnuli produqcia</w:t>
      </w:r>
      <w:r w:rsidR="0039107D">
        <w:t>.</w:t>
      </w:r>
    </w:p>
    <w:p w14:paraId="34606477" w14:textId="2B11ECDF" w:rsidR="00833C68" w:rsidRPr="003D03CA" w:rsidRDefault="00833C68" w:rsidP="00833C68">
      <w:pPr>
        <w:pStyle w:val="ListParagraph"/>
        <w:numPr>
          <w:ilvl w:val="0"/>
          <w:numId w:val="16"/>
        </w:numPr>
        <w:tabs>
          <w:tab w:val="left" w:pos="851"/>
        </w:tabs>
        <w:spacing w:before="120" w:after="120" w:line="240" w:lineRule="auto"/>
        <w:contextualSpacing w:val="0"/>
        <w:jc w:val="both"/>
      </w:pPr>
      <w:r w:rsidRPr="00695028">
        <w:t>agegmva unda Sesruldes</w:t>
      </w:r>
      <w:r>
        <w:t xml:space="preserve"> qvemoT mocemuli sizustiT. </w:t>
      </w:r>
    </w:p>
    <w:tbl>
      <w:tblPr>
        <w:tblW w:w="2426" w:type="dxa"/>
        <w:tblInd w:w="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8"/>
        <w:gridCol w:w="1348"/>
      </w:tblGrid>
      <w:tr w:rsidR="00833C68" w:rsidRPr="003F0ADA" w14:paraId="7D77D1C4" w14:textId="339E050D" w:rsidTr="00C2140C">
        <w:trPr>
          <w:trHeight w:val="635"/>
        </w:trPr>
        <w:tc>
          <w:tcPr>
            <w:tcW w:w="1080" w:type="dxa"/>
            <w:vAlign w:val="center"/>
            <w:hideMark/>
          </w:tcPr>
          <w:p w14:paraId="6FBFE2A4" w14:textId="170C4F0D" w:rsidR="00841C89" w:rsidRDefault="00833C68" w:rsidP="002D6431">
            <w:pPr>
              <w:spacing w:line="240" w:lineRule="auto"/>
              <w:jc w:val="center"/>
              <w:rPr>
                <w:b/>
                <w:sz w:val="18"/>
                <w:szCs w:val="18"/>
                <w:lang w:val="en-GB"/>
              </w:rPr>
            </w:pPr>
            <w:r w:rsidRPr="00592A30">
              <w:rPr>
                <w:b/>
                <w:sz w:val="18"/>
                <w:szCs w:val="18"/>
                <w:lang w:val="en-GB"/>
              </w:rPr>
              <w:t>sizuste</w:t>
            </w:r>
            <w:r w:rsidRPr="00CB3370">
              <w:rPr>
                <w:b/>
                <w:sz w:val="18"/>
                <w:szCs w:val="18"/>
                <w:lang w:val="en-GB"/>
              </w:rPr>
              <w:t xml:space="preserve"> </w:t>
            </w:r>
            <w:r w:rsidR="00841C89">
              <w:rPr>
                <w:b/>
                <w:sz w:val="18"/>
                <w:szCs w:val="18"/>
                <w:lang w:val="en-GB"/>
              </w:rPr>
              <w:t>g</w:t>
            </w:r>
            <w:r w:rsidR="00841C89" w:rsidRPr="00592A30">
              <w:rPr>
                <w:b/>
                <w:sz w:val="18"/>
                <w:szCs w:val="18"/>
                <w:lang w:val="en-GB"/>
              </w:rPr>
              <w:t>e</w:t>
            </w:r>
            <w:r w:rsidR="00841C89">
              <w:rPr>
                <w:b/>
                <w:sz w:val="18"/>
                <w:szCs w:val="18"/>
                <w:lang w:val="en-GB"/>
              </w:rPr>
              <w:t>gmaze</w:t>
            </w:r>
            <w:r w:rsidR="00841C89" w:rsidRPr="00CB3370">
              <w:rPr>
                <w:b/>
                <w:sz w:val="18"/>
                <w:szCs w:val="18"/>
                <w:lang w:val="en-GB"/>
              </w:rPr>
              <w:t xml:space="preserve"> </w:t>
            </w:r>
          </w:p>
          <w:p w14:paraId="70FB04CA" w14:textId="20EE4453" w:rsidR="00833C68" w:rsidRPr="00CB3370" w:rsidRDefault="00833C68" w:rsidP="002D6431">
            <w:pPr>
              <w:spacing w:line="240" w:lineRule="auto"/>
              <w:jc w:val="center"/>
              <w:rPr>
                <w:b/>
                <w:bCs w:val="0"/>
                <w:sz w:val="18"/>
                <w:szCs w:val="18"/>
                <w:lang w:val="en-GB"/>
              </w:rPr>
            </w:pPr>
            <w:r w:rsidRPr="00CB3370">
              <w:rPr>
                <w:b/>
                <w:sz w:val="18"/>
                <w:szCs w:val="18"/>
                <w:lang w:val="en-GB"/>
              </w:rPr>
              <w:t>(</w:t>
            </w:r>
            <w:r w:rsidRPr="001C3E9A">
              <w:rPr>
                <w:rFonts w:ascii="Arial" w:hAnsi="Arial"/>
                <w:b/>
                <w:sz w:val="18"/>
                <w:szCs w:val="18"/>
                <w:lang w:val="en-GB"/>
              </w:rPr>
              <w:t>X, Y</w:t>
            </w:r>
            <w:r w:rsidRPr="00CB3370">
              <w:rPr>
                <w:b/>
                <w:sz w:val="18"/>
                <w:szCs w:val="18"/>
                <w:lang w:val="en-GB"/>
              </w:rPr>
              <w:t>)</w:t>
            </w:r>
          </w:p>
        </w:tc>
        <w:tc>
          <w:tcPr>
            <w:tcW w:w="1346" w:type="dxa"/>
          </w:tcPr>
          <w:p w14:paraId="50349B50" w14:textId="1C9F3824" w:rsidR="00833C68" w:rsidRPr="003F0ADA" w:rsidRDefault="00841C89">
            <w:pPr>
              <w:spacing w:line="240" w:lineRule="auto"/>
            </w:pPr>
            <w:r>
              <w:rPr>
                <w:b/>
                <w:sz w:val="18"/>
                <w:szCs w:val="18"/>
                <w:lang w:val="en-GB"/>
              </w:rPr>
              <w:t>vertikaluri</w:t>
            </w:r>
            <w:r w:rsidR="001C3E9A" w:rsidRPr="00592A30">
              <w:rPr>
                <w:b/>
                <w:sz w:val="18"/>
                <w:szCs w:val="18"/>
                <w:lang w:val="en-GB"/>
              </w:rPr>
              <w:t xml:space="preserve"> sizuste</w:t>
            </w:r>
            <w:r w:rsidR="001C3E9A" w:rsidRPr="00CB3370">
              <w:rPr>
                <w:b/>
                <w:sz w:val="18"/>
                <w:szCs w:val="18"/>
                <w:lang w:val="en-GB"/>
              </w:rPr>
              <w:t xml:space="preserve"> (</w:t>
            </w:r>
            <w:r w:rsidRPr="00841C89">
              <w:rPr>
                <w:rFonts w:ascii="Arial" w:hAnsi="Arial"/>
                <w:b/>
                <w:sz w:val="18"/>
                <w:szCs w:val="18"/>
                <w:lang w:val="en-GB"/>
              </w:rPr>
              <w:t>Z</w:t>
            </w:r>
            <w:r w:rsidR="001C3E9A" w:rsidRPr="00CB3370">
              <w:rPr>
                <w:b/>
                <w:sz w:val="18"/>
                <w:szCs w:val="18"/>
                <w:lang w:val="en-GB"/>
              </w:rPr>
              <w:t>)</w:t>
            </w:r>
          </w:p>
        </w:tc>
      </w:tr>
      <w:tr w:rsidR="00833C68" w:rsidRPr="00504495" w14:paraId="61214BC7" w14:textId="77777777" w:rsidTr="00C2140C">
        <w:trPr>
          <w:trHeight w:val="585"/>
        </w:trPr>
        <w:tc>
          <w:tcPr>
            <w:tcW w:w="1080" w:type="dxa"/>
            <w:vAlign w:val="center"/>
            <w:hideMark/>
          </w:tcPr>
          <w:p w14:paraId="2680B2E9" w14:textId="77777777" w:rsidR="00833C68" w:rsidRPr="00CB3370" w:rsidRDefault="00833C68" w:rsidP="002D6431">
            <w:pPr>
              <w:spacing w:line="240" w:lineRule="auto"/>
              <w:jc w:val="center"/>
              <w:rPr>
                <w:sz w:val="18"/>
                <w:szCs w:val="18"/>
                <w:lang w:val="en-GB"/>
              </w:rPr>
            </w:pPr>
            <w:r w:rsidRPr="00CB3370">
              <w:rPr>
                <w:sz w:val="18"/>
                <w:szCs w:val="18"/>
                <w:lang w:val="en-GB"/>
              </w:rPr>
              <w:t xml:space="preserve">+/- 50 </w:t>
            </w:r>
            <w:r w:rsidRPr="00592A30">
              <w:rPr>
                <w:sz w:val="18"/>
                <w:szCs w:val="18"/>
                <w:lang w:val="en-GB"/>
              </w:rPr>
              <w:t>mm</w:t>
            </w:r>
          </w:p>
        </w:tc>
        <w:tc>
          <w:tcPr>
            <w:tcW w:w="1346" w:type="dxa"/>
            <w:vAlign w:val="center"/>
            <w:hideMark/>
          </w:tcPr>
          <w:p w14:paraId="325C4C8B" w14:textId="45FFB775" w:rsidR="00833C68" w:rsidRPr="00CB3370" w:rsidRDefault="00833C68" w:rsidP="002D6431">
            <w:pPr>
              <w:spacing w:line="240" w:lineRule="auto"/>
              <w:jc w:val="center"/>
              <w:rPr>
                <w:sz w:val="18"/>
                <w:szCs w:val="18"/>
                <w:lang w:val="en-GB"/>
              </w:rPr>
            </w:pPr>
            <w:r w:rsidRPr="00CB3370">
              <w:rPr>
                <w:sz w:val="18"/>
                <w:szCs w:val="18"/>
                <w:lang w:val="en-GB"/>
              </w:rPr>
              <w:t xml:space="preserve">+/- </w:t>
            </w:r>
            <w:r w:rsidR="00841C89">
              <w:rPr>
                <w:sz w:val="18"/>
                <w:szCs w:val="18"/>
                <w:lang w:val="en-GB"/>
              </w:rPr>
              <w:t>5</w:t>
            </w:r>
            <w:r w:rsidRPr="00CB3370">
              <w:rPr>
                <w:sz w:val="18"/>
                <w:szCs w:val="18"/>
                <w:lang w:val="en-GB"/>
              </w:rPr>
              <w:t xml:space="preserve">0 </w:t>
            </w:r>
            <w:r w:rsidRPr="00592A30">
              <w:rPr>
                <w:sz w:val="18"/>
                <w:szCs w:val="18"/>
                <w:lang w:val="en-GB"/>
              </w:rPr>
              <w:t>mm</w:t>
            </w:r>
          </w:p>
        </w:tc>
      </w:tr>
    </w:tbl>
    <w:p w14:paraId="28FEFE98" w14:textId="6B3AC284" w:rsidR="005455B1" w:rsidRPr="00277DFB" w:rsidRDefault="0037368A" w:rsidP="000A5589">
      <w:pPr>
        <w:pStyle w:val="ListParagraph"/>
        <w:tabs>
          <w:tab w:val="left" w:pos="851"/>
        </w:tabs>
        <w:spacing w:before="120" w:after="120" w:line="240" w:lineRule="auto"/>
        <w:ind w:left="547"/>
        <w:contextualSpacing w:val="0"/>
        <w:jc w:val="both"/>
      </w:pPr>
      <w:r w:rsidRPr="00277DFB">
        <w:t>Tu kontraqtori ver SeZlebs zemoaRniSnuli mo</w:t>
      </w:r>
      <w:r w:rsidR="00326060" w:rsidRPr="00277DFB">
        <w:t>T</w:t>
      </w:r>
      <w:r w:rsidRPr="00277DFB">
        <w:t>xovnebis Sesrulebas gauTvaliswinebeli garemoebis gamo, es calsaxad unda iyos miTiTebuli satendero SeTavazebaSi. garda amisa, Tu kontraqtori ver SeZlebs azomviTi samuSaoebis Sesrulebas mo</w:t>
      </w:r>
      <w:r w:rsidR="005B1C59" w:rsidRPr="00277DFB">
        <w:t>T</w:t>
      </w:r>
      <w:r w:rsidRPr="00277DFB">
        <w:t xml:space="preserve">xovnili sizustiT, </w:t>
      </w:r>
      <w:r w:rsidR="005B1C59" w:rsidRPr="00277DFB">
        <w:t xml:space="preserve">satendero </w:t>
      </w:r>
      <w:r w:rsidRPr="00277DFB">
        <w:t>Semo</w:t>
      </w:r>
      <w:r w:rsidR="005B1C59" w:rsidRPr="00277DFB">
        <w:t>T</w:t>
      </w:r>
      <w:r w:rsidRPr="00277DFB">
        <w:t xml:space="preserve">avazeba unda moicavdes axsna-ganmartebas </w:t>
      </w:r>
      <w:r w:rsidR="005B1C59" w:rsidRPr="00277DFB">
        <w:t xml:space="preserve">sizustesTan dakavSirebuli potenciuri SezRudvebis aRweras. </w:t>
      </w:r>
    </w:p>
    <w:p w14:paraId="7ABA2FED" w14:textId="125F6950" w:rsidR="004E3BF9" w:rsidRPr="000A5589" w:rsidRDefault="00E05F75" w:rsidP="004E3BF9">
      <w:pPr>
        <w:pStyle w:val="Heading2"/>
        <w:tabs>
          <w:tab w:val="clear" w:pos="454"/>
          <w:tab w:val="num" w:pos="540"/>
        </w:tabs>
        <w:spacing w:before="360" w:after="240"/>
        <w:ind w:left="851" w:hanging="851"/>
        <w:rPr>
          <w:sz w:val="24"/>
          <w:szCs w:val="24"/>
          <w:lang w:val="fr-CH"/>
        </w:rPr>
      </w:pPr>
      <w:bookmarkStart w:id="22" w:name="_Toc221553208"/>
      <w:r w:rsidRPr="000A5589">
        <w:rPr>
          <w:sz w:val="24"/>
          <w:szCs w:val="24"/>
        </w:rPr>
        <w:t>riskebis marTva, janmr</w:t>
      </w:r>
      <w:r w:rsidR="002A1E78" w:rsidRPr="000A5589">
        <w:rPr>
          <w:sz w:val="24"/>
          <w:szCs w:val="24"/>
        </w:rPr>
        <w:t>T</w:t>
      </w:r>
      <w:r w:rsidRPr="000A5589">
        <w:rPr>
          <w:sz w:val="24"/>
          <w:szCs w:val="24"/>
        </w:rPr>
        <w:t>eloba da usafrTxoeba</w:t>
      </w:r>
      <w:bookmarkEnd w:id="22"/>
    </w:p>
    <w:p w14:paraId="4457097E" w14:textId="0212D554" w:rsidR="00EB2F72" w:rsidRDefault="0056778B" w:rsidP="00CA27F1">
      <w:pPr>
        <w:tabs>
          <w:tab w:val="left" w:pos="851"/>
        </w:tabs>
        <w:spacing w:before="120" w:after="120" w:line="240" w:lineRule="auto"/>
        <w:ind w:left="547"/>
        <w:jc w:val="both"/>
        <w:rPr>
          <w:lang w:val="en-GB"/>
        </w:rPr>
      </w:pPr>
      <w:r>
        <w:rPr>
          <w:lang w:val="en-GB"/>
        </w:rPr>
        <w:t xml:space="preserve">samuSaoebis ganxorcielebis dros </w:t>
      </w:r>
      <w:r w:rsidR="002A1E78">
        <w:rPr>
          <w:lang w:val="en-GB"/>
        </w:rPr>
        <w:t>janmrTeloba da usafrTxeoba warmoadgens um</w:t>
      </w:r>
      <w:r w:rsidR="00414584">
        <w:rPr>
          <w:lang w:val="en-GB"/>
        </w:rPr>
        <w:t>T</w:t>
      </w:r>
      <w:r w:rsidR="002A1E78">
        <w:rPr>
          <w:lang w:val="en-GB"/>
        </w:rPr>
        <w:t>avres prioritet</w:t>
      </w:r>
      <w:r w:rsidR="00EB2F72">
        <w:rPr>
          <w:lang w:val="en-GB"/>
        </w:rPr>
        <w:t>s.</w:t>
      </w:r>
    </w:p>
    <w:p w14:paraId="5C778427" w14:textId="062D8F79" w:rsidR="00EB2F72" w:rsidRPr="002A1E78" w:rsidRDefault="00EB2F72" w:rsidP="00EB2F72">
      <w:pPr>
        <w:tabs>
          <w:tab w:val="left" w:pos="851"/>
        </w:tabs>
        <w:spacing w:before="120" w:after="120" w:line="240" w:lineRule="auto"/>
        <w:ind w:left="547"/>
        <w:jc w:val="both"/>
        <w:rPr>
          <w:lang w:val="en-GB"/>
        </w:rPr>
      </w:pPr>
      <w:r>
        <w:rPr>
          <w:lang w:val="en-GB"/>
        </w:rPr>
        <w:t>damkveTi valdebulia:</w:t>
      </w:r>
    </w:p>
    <w:p w14:paraId="34B1CE3B" w14:textId="6B46A778" w:rsidR="00EB2F72" w:rsidRPr="00AE3B0F" w:rsidRDefault="00AE3B0F" w:rsidP="001B7348">
      <w:pPr>
        <w:pStyle w:val="ListParagraph"/>
        <w:numPr>
          <w:ilvl w:val="0"/>
          <w:numId w:val="17"/>
        </w:numPr>
        <w:spacing w:line="240" w:lineRule="auto"/>
        <w:ind w:left="1080"/>
        <w:contextualSpacing w:val="0"/>
        <w:jc w:val="both"/>
      </w:pPr>
      <w:r>
        <w:rPr>
          <w:lang w:val="en-GB"/>
        </w:rPr>
        <w:t>daicvas janmrTelobisa da usafrTxoebis Sesaxeb adgilobrivi kanonmdebloba, regulaciebi da instruqciebi</w:t>
      </w:r>
      <w:r w:rsidR="00EB2F72" w:rsidRPr="00AE3B0F">
        <w:rPr>
          <w:lang w:val="en-GB"/>
        </w:rPr>
        <w:t>.</w:t>
      </w:r>
    </w:p>
    <w:p w14:paraId="2F2C6486" w14:textId="286D9680" w:rsidR="00EB2F72" w:rsidRDefault="00EB2F72" w:rsidP="001B7348">
      <w:pPr>
        <w:pStyle w:val="ListParagraph"/>
        <w:numPr>
          <w:ilvl w:val="0"/>
          <w:numId w:val="17"/>
        </w:numPr>
        <w:spacing w:line="240" w:lineRule="auto"/>
        <w:ind w:left="1080"/>
        <w:contextualSpacing w:val="0"/>
        <w:jc w:val="both"/>
      </w:pPr>
      <w:r w:rsidRPr="00EB2F72">
        <w:t>kon</w:t>
      </w:r>
      <w:r w:rsidR="0056778B">
        <w:t>q</w:t>
      </w:r>
      <w:r w:rsidRPr="00EB2F72">
        <w:t>traqtors warudginos usafrTxoebis moTxovnebi samuSaos dawyebamde da moTxov</w:t>
      </w:r>
      <w:r>
        <w:t>os maTi Sesruleba.</w:t>
      </w:r>
    </w:p>
    <w:p w14:paraId="0B9ACED7" w14:textId="0587FC31" w:rsidR="006E1E22" w:rsidRDefault="00EB2F72" w:rsidP="001B7348">
      <w:pPr>
        <w:pStyle w:val="ListParagraph"/>
        <w:numPr>
          <w:ilvl w:val="0"/>
          <w:numId w:val="17"/>
        </w:numPr>
        <w:spacing w:line="240" w:lineRule="auto"/>
        <w:ind w:left="1080"/>
        <w:contextualSpacing w:val="0"/>
        <w:jc w:val="both"/>
      </w:pPr>
      <w:r>
        <w:t>uzrunvelyos</w:t>
      </w:r>
      <w:r w:rsidR="006E1E22">
        <w:t xml:space="preserve"> kontra</w:t>
      </w:r>
      <w:r w:rsidR="00FD5480">
        <w:t>q</w:t>
      </w:r>
      <w:r w:rsidR="006E1E22">
        <w:t>torisTvis obieqtze usafrTxo wvdoma da samuSao garemo.</w:t>
      </w:r>
    </w:p>
    <w:p w14:paraId="4B3D6628" w14:textId="29B2950E" w:rsidR="00EB2F72" w:rsidRPr="00EB2F72" w:rsidRDefault="0056778B" w:rsidP="001B7348">
      <w:pPr>
        <w:pStyle w:val="ListParagraph"/>
        <w:numPr>
          <w:ilvl w:val="0"/>
          <w:numId w:val="17"/>
        </w:numPr>
        <w:spacing w:line="240" w:lineRule="auto"/>
        <w:ind w:left="1080"/>
        <w:contextualSpacing w:val="0"/>
        <w:jc w:val="both"/>
      </w:pPr>
      <w:r>
        <w:t>w</w:t>
      </w:r>
      <w:r w:rsidR="006274D3">
        <w:t>inaswar acnobos kontraqtors yvela im cnobil safrTxeze, romelic SeiZleba arsebobdes gvirabSi samuSaoebis Sesrulebis dros.</w:t>
      </w:r>
    </w:p>
    <w:p w14:paraId="2C42CF67" w14:textId="5A13F8D2" w:rsidR="002A1E78" w:rsidRPr="002A1E78" w:rsidRDefault="002A1E78" w:rsidP="00CA27F1">
      <w:pPr>
        <w:tabs>
          <w:tab w:val="left" w:pos="851"/>
        </w:tabs>
        <w:spacing w:before="120" w:after="120" w:line="240" w:lineRule="auto"/>
        <w:ind w:left="547"/>
        <w:jc w:val="both"/>
        <w:rPr>
          <w:lang w:val="en-GB"/>
        </w:rPr>
      </w:pPr>
      <w:r>
        <w:rPr>
          <w:lang w:val="en-GB"/>
        </w:rPr>
        <w:lastRenderedPageBreak/>
        <w:t>kontraqtori valdebulia:</w:t>
      </w:r>
    </w:p>
    <w:p w14:paraId="6469D6EE" w14:textId="67A13173" w:rsidR="00BB14B7" w:rsidRPr="00BB14B7" w:rsidRDefault="002A1E78" w:rsidP="001B7348">
      <w:pPr>
        <w:pStyle w:val="ListParagraph"/>
        <w:numPr>
          <w:ilvl w:val="0"/>
          <w:numId w:val="40"/>
        </w:numPr>
        <w:spacing w:line="240" w:lineRule="auto"/>
        <w:ind w:left="993" w:hanging="284"/>
        <w:contextualSpacing w:val="0"/>
        <w:jc w:val="both"/>
      </w:pPr>
      <w:r>
        <w:rPr>
          <w:lang w:val="en-GB"/>
        </w:rPr>
        <w:t xml:space="preserve">daicvas </w:t>
      </w:r>
      <w:r w:rsidR="0056778B">
        <w:rPr>
          <w:lang w:val="en-GB"/>
        </w:rPr>
        <w:t xml:space="preserve">janmrTelobisa da usafrTxoebis Sesaxeb </w:t>
      </w:r>
      <w:r>
        <w:rPr>
          <w:lang w:val="en-GB"/>
        </w:rPr>
        <w:t xml:space="preserve">adgilobrivi kanonmdebloba, regulaciebi da instruqciebi. </w:t>
      </w:r>
    </w:p>
    <w:p w14:paraId="4B675F12" w14:textId="7F055A08" w:rsidR="00BB14B7" w:rsidRPr="00BB14B7" w:rsidRDefault="00CD6CB9" w:rsidP="001B7348">
      <w:pPr>
        <w:pStyle w:val="ListParagraph"/>
        <w:numPr>
          <w:ilvl w:val="0"/>
          <w:numId w:val="40"/>
        </w:numPr>
        <w:spacing w:line="240" w:lineRule="auto"/>
        <w:ind w:left="993" w:hanging="284"/>
        <w:contextualSpacing w:val="0"/>
        <w:jc w:val="both"/>
      </w:pPr>
      <w:r>
        <w:t xml:space="preserve">momsaxurebis miwodebis mTeli periodis ganmavlobaSi proeqtis riskebis marTvis sakiTxebSi lideris rolis Sesruleba. </w:t>
      </w:r>
    </w:p>
    <w:p w14:paraId="6F2455B9" w14:textId="29CB7578" w:rsidR="008962D0" w:rsidRPr="008962D0" w:rsidRDefault="008962D0" w:rsidP="001B7348">
      <w:pPr>
        <w:pStyle w:val="ListParagraph"/>
        <w:numPr>
          <w:ilvl w:val="0"/>
          <w:numId w:val="40"/>
        </w:numPr>
        <w:spacing w:line="240" w:lineRule="auto"/>
        <w:ind w:left="993" w:hanging="284"/>
        <w:contextualSpacing w:val="0"/>
        <w:jc w:val="both"/>
      </w:pPr>
      <w:r>
        <w:t>xeli Seuwyos da danergos usafrTxo samuSao praqtika sakuTari saqmianobisa da maTTvis momuSave subkontraqtorisTvis da, damkve</w:t>
      </w:r>
      <w:r w:rsidR="00E34C4C">
        <w:t>T</w:t>
      </w:r>
      <w:r>
        <w:t xml:space="preserve">Tan konsultaciis Semdeg, Caataron </w:t>
      </w:r>
      <w:r w:rsidR="008B3293">
        <w:t>samuSaoebi</w:t>
      </w:r>
      <w:r>
        <w:t>, romelic sa</w:t>
      </w:r>
      <w:r w:rsidR="009B232C">
        <w:t>T</w:t>
      </w:r>
      <w:r>
        <w:t>anadod i</w:t>
      </w:r>
      <w:r w:rsidR="009B232C">
        <w:t>T</w:t>
      </w:r>
      <w:r>
        <w:t>valiswinebs jamr</w:t>
      </w:r>
      <w:r w:rsidR="009B232C">
        <w:t>T</w:t>
      </w:r>
      <w:r>
        <w:t>elob</w:t>
      </w:r>
      <w:r w:rsidR="009B232C">
        <w:t>a</w:t>
      </w:r>
      <w:r>
        <w:t>s</w:t>
      </w:r>
      <w:r w:rsidR="009B232C">
        <w:t>a</w:t>
      </w:r>
      <w:r>
        <w:t xml:space="preserve"> da usafrTxoeb</w:t>
      </w:r>
      <w:r w:rsidR="004D122B">
        <w:t>is dacvas</w:t>
      </w:r>
      <w:r>
        <w:t xml:space="preserve"> maTi saqmianobisas sazogadoebisa da nebismieri sxva dainteresebuli piris mimarT. </w:t>
      </w:r>
    </w:p>
    <w:p w14:paraId="27EC4A59" w14:textId="0AF660B1" w:rsidR="00BB14B7" w:rsidRPr="00BB14B7" w:rsidRDefault="000D5A87" w:rsidP="001B7348">
      <w:pPr>
        <w:pStyle w:val="ListParagraph"/>
        <w:numPr>
          <w:ilvl w:val="0"/>
          <w:numId w:val="40"/>
        </w:numPr>
        <w:spacing w:line="240" w:lineRule="auto"/>
        <w:ind w:left="993" w:hanging="284"/>
        <w:contextualSpacing w:val="0"/>
        <w:jc w:val="both"/>
      </w:pPr>
      <w:r>
        <w:t>aCvenon, rom samuSaoebis Sesrulebisas isini icaven safrTxeebis identifikaciis, aRmofrxvis da marTvis principebs.</w:t>
      </w:r>
    </w:p>
    <w:p w14:paraId="76578102" w14:textId="54A902AC" w:rsidR="00BB14B7" w:rsidRDefault="004E4239" w:rsidP="001B7348">
      <w:pPr>
        <w:pStyle w:val="ListParagraph"/>
        <w:numPr>
          <w:ilvl w:val="0"/>
          <w:numId w:val="40"/>
        </w:numPr>
        <w:spacing w:line="240" w:lineRule="auto"/>
        <w:ind w:left="993" w:hanging="284"/>
        <w:contextualSpacing w:val="0"/>
        <w:jc w:val="both"/>
      </w:pPr>
      <w:r>
        <w:t xml:space="preserve">damkveTs acnobos nebismieri dafiqsirebuli avariis, safrTxis an ubeduri SemTxvevis Sesaxeb, romelic </w:t>
      </w:r>
      <w:r w:rsidR="00291F7E">
        <w:t>warmoiqmneba</w:t>
      </w:r>
      <w:r>
        <w:t xml:space="preserve"> samuSaoebis Sesrulebis dros. </w:t>
      </w:r>
    </w:p>
    <w:p w14:paraId="48D30F7E" w14:textId="11E3556B" w:rsidR="004E3BF9" w:rsidRPr="00291F7E" w:rsidRDefault="00FB3C2B" w:rsidP="001B7348">
      <w:pPr>
        <w:pStyle w:val="ListParagraph"/>
        <w:numPr>
          <w:ilvl w:val="0"/>
          <w:numId w:val="40"/>
        </w:numPr>
        <w:spacing w:line="240" w:lineRule="auto"/>
        <w:ind w:left="993" w:hanging="284"/>
        <w:contextualSpacing w:val="0"/>
        <w:jc w:val="both"/>
      </w:pPr>
      <w:r w:rsidRPr="00291F7E">
        <w:t xml:space="preserve">damkveTs acnobos samuSaoebis Sesrulebis dros </w:t>
      </w:r>
      <w:r w:rsidR="00291F7E" w:rsidRPr="00291F7E">
        <w:t>dafiqsirebuli</w:t>
      </w:r>
      <w:r w:rsidRPr="00291F7E">
        <w:t xml:space="preserve"> nebismieri </w:t>
      </w:r>
      <w:r w:rsidR="00291F7E" w:rsidRPr="00291F7E">
        <w:t>gamorCeuli</w:t>
      </w:r>
      <w:r w:rsidRPr="00291F7E">
        <w:t xml:space="preserve"> usafrTxoebis qcevis </w:t>
      </w:r>
      <w:r w:rsidR="00291F7E" w:rsidRPr="00291F7E">
        <w:t xml:space="preserve">magaliTis </w:t>
      </w:r>
      <w:r w:rsidRPr="00291F7E">
        <w:t xml:space="preserve">Sesaxeb. </w:t>
      </w:r>
    </w:p>
    <w:p w14:paraId="75AE3494" w14:textId="49ACCE59" w:rsidR="00EB24A9" w:rsidRPr="000A5589" w:rsidRDefault="00FB3C2B" w:rsidP="00EB24A9">
      <w:pPr>
        <w:pStyle w:val="Heading2"/>
        <w:tabs>
          <w:tab w:val="clear" w:pos="454"/>
          <w:tab w:val="num" w:pos="540"/>
        </w:tabs>
        <w:spacing w:before="360" w:after="240"/>
        <w:ind w:left="851" w:hanging="851"/>
        <w:rPr>
          <w:sz w:val="24"/>
          <w:szCs w:val="24"/>
          <w:lang w:val="fr-CH"/>
        </w:rPr>
      </w:pPr>
      <w:bookmarkStart w:id="23" w:name="_Toc221553209"/>
      <w:r w:rsidRPr="000A5589">
        <w:rPr>
          <w:sz w:val="24"/>
          <w:szCs w:val="24"/>
        </w:rPr>
        <w:t>programa</w:t>
      </w:r>
      <w:bookmarkEnd w:id="23"/>
    </w:p>
    <w:p w14:paraId="2C4B2840" w14:textId="1C572530" w:rsidR="00BC6BB1" w:rsidRPr="00BC6BB1" w:rsidRDefault="0040556E" w:rsidP="00BC6BB1">
      <w:pPr>
        <w:tabs>
          <w:tab w:val="left" w:pos="851"/>
        </w:tabs>
        <w:spacing w:before="120" w:after="120" w:line="240" w:lineRule="auto"/>
        <w:ind w:left="547"/>
        <w:jc w:val="both"/>
        <w:rPr>
          <w:lang w:val="en-GB"/>
        </w:rPr>
      </w:pPr>
      <w:r>
        <w:rPr>
          <w:lang w:val="en-GB"/>
        </w:rPr>
        <w:t xml:space="preserve">kontraqtori valdebulia: </w:t>
      </w:r>
    </w:p>
    <w:p w14:paraId="5A53E934" w14:textId="474FCF93" w:rsidR="00BC6BB1" w:rsidRPr="001E5562" w:rsidRDefault="0040556E" w:rsidP="008620F0">
      <w:pPr>
        <w:pStyle w:val="ListParagraph"/>
        <w:numPr>
          <w:ilvl w:val="0"/>
          <w:numId w:val="18"/>
        </w:numPr>
        <w:spacing w:before="120" w:after="120" w:line="240" w:lineRule="auto"/>
        <w:ind w:left="1080"/>
        <w:contextualSpacing w:val="0"/>
        <w:jc w:val="both"/>
      </w:pPr>
      <w:r>
        <w:rPr>
          <w:lang w:val="en-GB"/>
        </w:rPr>
        <w:t>warmoadginos programa, maT Soris momsaxurebis SesrulebisTvis saWiro yvela ZiriTadi aqtivoba</w:t>
      </w:r>
      <w:r w:rsidR="00210132">
        <w:rPr>
          <w:lang w:val="en-GB"/>
        </w:rPr>
        <w:t>, Sesasrulebeli samuSaos</w:t>
      </w:r>
      <w:r w:rsidR="0035559F">
        <w:rPr>
          <w:lang w:val="en-GB"/>
        </w:rPr>
        <w:t xml:space="preserve"> (gvirabis geodeziuri agegmva)</w:t>
      </w:r>
      <w:r w:rsidR="00210132">
        <w:rPr>
          <w:lang w:val="en-GB"/>
        </w:rPr>
        <w:t xml:space="preserve"> meTo</w:t>
      </w:r>
      <w:r w:rsidR="0035559F">
        <w:rPr>
          <w:lang w:val="en-GB"/>
        </w:rPr>
        <w:t>di, ganazomebis damuSavebis meTodologia</w:t>
      </w:r>
      <w:r w:rsidR="00210132">
        <w:rPr>
          <w:lang w:val="en-GB"/>
        </w:rPr>
        <w:t xml:space="preserve"> da vadebi</w:t>
      </w:r>
      <w:r w:rsidR="001E5562">
        <w:rPr>
          <w:lang w:val="en-GB"/>
        </w:rPr>
        <w:t>.</w:t>
      </w:r>
    </w:p>
    <w:p w14:paraId="298D99E1" w14:textId="5F12145F" w:rsidR="009240A6" w:rsidRPr="000A5589" w:rsidRDefault="00556534" w:rsidP="002112B1">
      <w:pPr>
        <w:pStyle w:val="Heading1"/>
        <w:spacing w:before="480" w:after="360"/>
        <w:ind w:left="450" w:hanging="450"/>
        <w:rPr>
          <w:sz w:val="28"/>
          <w:szCs w:val="28"/>
        </w:rPr>
      </w:pPr>
      <w:bookmarkStart w:id="24" w:name="_Toc221553210"/>
      <w:bookmarkStart w:id="25" w:name="_Toc194583591"/>
      <w:r w:rsidRPr="000A5589">
        <w:rPr>
          <w:sz w:val="28"/>
          <w:szCs w:val="28"/>
        </w:rPr>
        <w:t>geodeziuri momsaxurebis konkretuli teqnikuri specifikaciebi</w:t>
      </w:r>
      <w:bookmarkEnd w:id="24"/>
      <w:r w:rsidRPr="000A5589">
        <w:rPr>
          <w:sz w:val="28"/>
          <w:szCs w:val="28"/>
        </w:rPr>
        <w:t xml:space="preserve"> </w:t>
      </w:r>
      <w:bookmarkEnd w:id="25"/>
    </w:p>
    <w:p w14:paraId="138A393B" w14:textId="777E179B" w:rsidR="0087237D" w:rsidRPr="000A5589" w:rsidRDefault="00556534" w:rsidP="0087237D">
      <w:pPr>
        <w:pStyle w:val="Heading2"/>
        <w:tabs>
          <w:tab w:val="clear" w:pos="454"/>
          <w:tab w:val="num" w:pos="540"/>
        </w:tabs>
        <w:spacing w:before="360" w:after="240"/>
        <w:ind w:left="851" w:hanging="851"/>
        <w:rPr>
          <w:sz w:val="24"/>
          <w:szCs w:val="24"/>
          <w:lang w:val="fr-CH"/>
        </w:rPr>
      </w:pPr>
      <w:bookmarkStart w:id="26" w:name="_Toc194583592"/>
      <w:bookmarkStart w:id="27" w:name="_Toc221553211"/>
      <w:r w:rsidRPr="000A5589">
        <w:rPr>
          <w:sz w:val="24"/>
          <w:szCs w:val="24"/>
          <w:lang w:val="fr-CH"/>
        </w:rPr>
        <w:t xml:space="preserve">nawili </w:t>
      </w:r>
      <w:r w:rsidR="00EB6D46" w:rsidRPr="000A5589">
        <w:rPr>
          <w:sz w:val="24"/>
          <w:szCs w:val="24"/>
          <w:lang w:val="fr-CH"/>
        </w:rPr>
        <w:t xml:space="preserve">I </w:t>
      </w:r>
      <w:r w:rsidRPr="000A5589">
        <w:rPr>
          <w:sz w:val="24"/>
          <w:szCs w:val="24"/>
          <w:lang w:val="fr-CH"/>
        </w:rPr>
        <w:t>–</w:t>
      </w:r>
      <w:r w:rsidR="00EB6D46" w:rsidRPr="000A5589">
        <w:rPr>
          <w:sz w:val="24"/>
          <w:szCs w:val="24"/>
          <w:lang w:val="fr-CH"/>
        </w:rPr>
        <w:t xml:space="preserve"> </w:t>
      </w:r>
      <w:bookmarkEnd w:id="26"/>
      <w:r w:rsidRPr="000A5589">
        <w:rPr>
          <w:sz w:val="24"/>
          <w:szCs w:val="24"/>
          <w:lang w:val="fr-CH"/>
        </w:rPr>
        <w:t>zogadi moTxovnebi</w:t>
      </w:r>
      <w:bookmarkEnd w:id="27"/>
    </w:p>
    <w:p w14:paraId="4222BDBB" w14:textId="498C536D" w:rsidR="00AE1383" w:rsidRPr="00556534" w:rsidRDefault="00556534" w:rsidP="00AE1383">
      <w:pPr>
        <w:pStyle w:val="Heading3"/>
        <w:spacing w:after="240"/>
        <w:ind w:left="540" w:hanging="540"/>
      </w:pPr>
      <w:bookmarkStart w:id="28" w:name="_Toc221553212"/>
      <w:r>
        <w:rPr>
          <w:lang w:val="fr-CH"/>
        </w:rPr>
        <w:t>kontraqtoris movaleobebi</w:t>
      </w:r>
      <w:bookmarkEnd w:id="28"/>
    </w:p>
    <w:p w14:paraId="166E532F" w14:textId="69A35D77" w:rsidR="007A0050" w:rsidRDefault="0069007F" w:rsidP="001B7348">
      <w:pPr>
        <w:pStyle w:val="ListParagraph"/>
        <w:numPr>
          <w:ilvl w:val="0"/>
          <w:numId w:val="20"/>
        </w:numPr>
        <w:spacing w:line="240" w:lineRule="auto"/>
        <w:ind w:left="1080"/>
        <w:contextualSpacing w:val="0"/>
        <w:jc w:val="both"/>
      </w:pPr>
      <w:r>
        <w:t xml:space="preserve">kontraqtori damkveTis mxardaWeriT </w:t>
      </w:r>
      <w:r w:rsidR="00C71E48">
        <w:t xml:space="preserve">saproeqto ubanze </w:t>
      </w:r>
      <w:r>
        <w:t>unda Seiswavlos miwis saku</w:t>
      </w:r>
      <w:r w:rsidR="00C71E48">
        <w:t>T</w:t>
      </w:r>
      <w:r>
        <w:t>rebisa da wvdomis Sesaxeb</w:t>
      </w:r>
      <w:r w:rsidR="00144E77">
        <w:t xml:space="preserve"> nebismieri informacia</w:t>
      </w:r>
      <w:r w:rsidR="00C71E48">
        <w:t>.</w:t>
      </w:r>
    </w:p>
    <w:p w14:paraId="2179DCDC" w14:textId="333F435C" w:rsidR="007A0050" w:rsidRPr="00F206F2" w:rsidRDefault="00C71E48" w:rsidP="001B7348">
      <w:pPr>
        <w:pStyle w:val="ListParagraph"/>
        <w:numPr>
          <w:ilvl w:val="0"/>
          <w:numId w:val="20"/>
        </w:numPr>
        <w:spacing w:line="240" w:lineRule="auto"/>
        <w:ind w:left="1080"/>
        <w:contextualSpacing w:val="0"/>
        <w:jc w:val="both"/>
      </w:pPr>
      <w:r>
        <w:t xml:space="preserve">damkveTi pasuxismgebelia saWiroebis SemTxvevaSi nebismieri nebarTvis/saSvis mopovebaze. kontraqtori valdebulia daicvas miwis mesakuTris moTxovnebi nakveTSi Sesvlis nebarTvebTan dakavSirebiT gazomvebis Casatareblad.  </w:t>
      </w:r>
    </w:p>
    <w:p w14:paraId="5B1AB2E5" w14:textId="3B458076" w:rsidR="007A0050" w:rsidRDefault="00B17B54" w:rsidP="001B7348">
      <w:pPr>
        <w:pStyle w:val="ListParagraph"/>
        <w:numPr>
          <w:ilvl w:val="0"/>
          <w:numId w:val="20"/>
        </w:numPr>
        <w:spacing w:line="240" w:lineRule="auto"/>
        <w:ind w:left="1080"/>
        <w:contextualSpacing w:val="0"/>
        <w:jc w:val="both"/>
      </w:pPr>
      <w:r>
        <w:t xml:space="preserve">rodesac kontraqtori Cava adgilze samuSaoebis Casatareblad, </w:t>
      </w:r>
      <w:r w:rsidR="00B77C61">
        <w:t>is</w:t>
      </w:r>
      <w:r>
        <w:t xml:space="preserve"> unda daukavSirdes</w:t>
      </w:r>
      <w:r w:rsidR="009C144D">
        <w:t xml:space="preserve"> </w:t>
      </w:r>
      <w:r>
        <w:t>miwis mesakuTreebs da acnobos</w:t>
      </w:r>
      <w:r w:rsidR="009C144D">
        <w:t xml:space="preserve"> Camosvlis Sesaxeb, radgan miiRo</w:t>
      </w:r>
      <w:r w:rsidR="00886E3C">
        <w:t>s</w:t>
      </w:r>
      <w:r w:rsidR="009C144D">
        <w:t xml:space="preserve"> nebarTva samuSaoebis Catarebaze. </w:t>
      </w:r>
      <w:r>
        <w:t xml:space="preserve"> </w:t>
      </w:r>
    </w:p>
    <w:p w14:paraId="00A8235F" w14:textId="3D857579" w:rsidR="007A0050" w:rsidRDefault="0036071D" w:rsidP="001B7348">
      <w:pPr>
        <w:pStyle w:val="ListParagraph"/>
        <w:numPr>
          <w:ilvl w:val="0"/>
          <w:numId w:val="20"/>
        </w:numPr>
        <w:spacing w:line="240" w:lineRule="auto"/>
        <w:ind w:left="1080"/>
        <w:contextualSpacing w:val="0"/>
        <w:jc w:val="both"/>
      </w:pPr>
      <w:r>
        <w:t xml:space="preserve">miwis TiToeuli mesakuTris </w:t>
      </w:r>
      <w:r w:rsidR="00BE2587">
        <w:t>uflebebi</w:t>
      </w:r>
      <w:r>
        <w:t xml:space="preserve"> unda iyos daculi</w:t>
      </w:r>
      <w:r w:rsidR="00886E3C">
        <w:t>.</w:t>
      </w:r>
      <w:r>
        <w:t xml:space="preserve"> Tavaziani da profesionaluri damokidebuleba unda SenarCundes. nakveTSi Sesvlaze kategoriuli uaris SemTxvevaSi, kontraqtor</w:t>
      </w:r>
      <w:r w:rsidR="00C30A1F">
        <w:t>ma</w:t>
      </w:r>
      <w:r>
        <w:t xml:space="preserve"> dauyovnebliv da uyoymanod unda datovos teritoria da uaris Sesaxeb acnobos damkveTs, romelsac SeuZlia miiRos Sesabamisi zomebi.</w:t>
      </w:r>
    </w:p>
    <w:p w14:paraId="438DFB6F" w14:textId="72ED7F81" w:rsidR="0087237D" w:rsidRPr="0087237D" w:rsidRDefault="00697869" w:rsidP="001B7348">
      <w:pPr>
        <w:pStyle w:val="ListParagraph"/>
        <w:numPr>
          <w:ilvl w:val="0"/>
          <w:numId w:val="20"/>
        </w:numPr>
        <w:spacing w:line="240" w:lineRule="auto"/>
        <w:ind w:left="1080"/>
        <w:contextualSpacing w:val="0"/>
        <w:jc w:val="both"/>
      </w:pPr>
      <w:r w:rsidRPr="00886E3C">
        <w:t>kontraqtori pasuxismgebelia</w:t>
      </w:r>
      <w:r>
        <w:t xml:space="preserve"> momsaxurebasTan</w:t>
      </w:r>
      <w:r w:rsidR="00886E3C">
        <w:t xml:space="preserve"> </w:t>
      </w:r>
      <w:r>
        <w:t>dakavSirebuli aRWurvilobis gamoyenebisTvis saWiro nebismieri nebarTvis miRebaze. kontraqtori valdebulia gaecnos Sesabamis organoebis mier dawesebul SezRudvebs, rogorc samuS</w:t>
      </w:r>
      <w:r w:rsidR="006A5565">
        <w:t>a</w:t>
      </w:r>
      <w:r>
        <w:t xml:space="preserve">os meTodis, aseve drois TvalsazrisiT.  </w:t>
      </w:r>
    </w:p>
    <w:p w14:paraId="00B7B759" w14:textId="457860E1" w:rsidR="007A0050" w:rsidRPr="00556534" w:rsidRDefault="00556534" w:rsidP="007A0050">
      <w:pPr>
        <w:pStyle w:val="Heading3"/>
        <w:spacing w:after="240"/>
        <w:ind w:left="540" w:hanging="540"/>
      </w:pPr>
      <w:bookmarkStart w:id="29" w:name="_Toc221553213"/>
      <w:r>
        <w:lastRenderedPageBreak/>
        <w:t>Sedegebi</w:t>
      </w:r>
      <w:bookmarkEnd w:id="29"/>
    </w:p>
    <w:p w14:paraId="37D91D4D" w14:textId="2AFEE501" w:rsidR="00A97243" w:rsidRDefault="00AF3BBB" w:rsidP="001B7348">
      <w:pPr>
        <w:pStyle w:val="ListParagraph"/>
        <w:numPr>
          <w:ilvl w:val="0"/>
          <w:numId w:val="21"/>
        </w:numPr>
        <w:spacing w:line="240" w:lineRule="auto"/>
        <w:ind w:left="1080"/>
        <w:contextualSpacing w:val="0"/>
        <w:jc w:val="both"/>
      </w:pPr>
      <w:bookmarkStart w:id="30" w:name="_Hlk138943774"/>
      <w:r>
        <w:t xml:space="preserve">yvela dokumenti da angariSi unda iyos cifrul formatSi </w:t>
      </w:r>
      <w:r w:rsidRPr="006245E0">
        <w:rPr>
          <w:rFonts w:ascii="Arial" w:hAnsi="Arial"/>
        </w:rPr>
        <w:t>(</w:t>
      </w:r>
      <w:r w:rsidR="00A97243" w:rsidRPr="006245E0">
        <w:rPr>
          <w:rFonts w:ascii="Arial" w:hAnsi="Arial"/>
        </w:rPr>
        <w:t>DWG, PDF, Word, Excel</w:t>
      </w:r>
      <w:r w:rsidRPr="006245E0">
        <w:rPr>
          <w:rFonts w:ascii="Arial" w:hAnsi="Arial"/>
        </w:rPr>
        <w:t>),</w:t>
      </w:r>
      <w:r>
        <w:t xml:space="preserve"> </w:t>
      </w:r>
      <w:r w:rsidRPr="00AF3BBB">
        <w:t>sadac es SesaZlebelia.</w:t>
      </w:r>
      <w:r>
        <w:t xml:space="preserve"> kontraqtor</w:t>
      </w:r>
      <w:r w:rsidR="006245E0">
        <w:t>ma</w:t>
      </w:r>
      <w:r>
        <w:t xml:space="preserve"> damkveTisgan unda moi</w:t>
      </w:r>
      <w:r w:rsidR="004C0717">
        <w:t>T</w:t>
      </w:r>
      <w:r>
        <w:t xml:space="preserve">xovos bmuli cifruli monacemebis </w:t>
      </w:r>
      <w:r w:rsidRPr="004C0717">
        <w:t xml:space="preserve">miwodebisTvis an </w:t>
      </w:r>
      <w:r w:rsidR="004C0717" w:rsidRPr="004C0717">
        <w:t>damkveTTan SeTanxmebuli sxva meTodi</w:t>
      </w:r>
      <w:r w:rsidR="004C0717">
        <w:t xml:space="preserve">T </w:t>
      </w:r>
      <w:r w:rsidR="004C0717" w:rsidRPr="004C0717">
        <w:t xml:space="preserve">miwodebisTvis. </w:t>
      </w:r>
      <w:r w:rsidRPr="004C0717">
        <w:t xml:space="preserve"> </w:t>
      </w:r>
      <w:r w:rsidR="00A97243" w:rsidRPr="004C0717">
        <w:t xml:space="preserve"> </w:t>
      </w:r>
    </w:p>
    <w:p w14:paraId="1F45EFF6" w14:textId="4B95CFF8" w:rsidR="00A97243" w:rsidRDefault="00233EB6" w:rsidP="001B7348">
      <w:pPr>
        <w:pStyle w:val="ListParagraph"/>
        <w:numPr>
          <w:ilvl w:val="0"/>
          <w:numId w:val="21"/>
        </w:numPr>
        <w:spacing w:line="240" w:lineRule="auto"/>
        <w:ind w:left="1080"/>
        <w:contextualSpacing w:val="0"/>
        <w:jc w:val="both"/>
      </w:pPr>
      <w:r>
        <w:t xml:space="preserve">Gazomvebi unda Catardes saqarTveloSi moqmedi </w:t>
      </w:r>
      <w:r w:rsidR="00A97243" w:rsidRPr="00233EB6">
        <w:rPr>
          <w:rFonts w:ascii="Arial" w:hAnsi="Arial"/>
        </w:rPr>
        <w:t xml:space="preserve">WGS 84 / UTM </w:t>
      </w:r>
      <w:r w:rsidRPr="00233EB6">
        <w:t>zona</w:t>
      </w:r>
      <w:r w:rsidR="00A97243" w:rsidRPr="00233EB6">
        <w:rPr>
          <w:rFonts w:ascii="Arial" w:hAnsi="Arial"/>
        </w:rPr>
        <w:t xml:space="preserve"> 38N</w:t>
      </w:r>
      <w:r w:rsidR="004C0717">
        <w:t xml:space="preserve">, </w:t>
      </w:r>
      <w:r>
        <w:t xml:space="preserve">koordinatTa sistemaSi, </w:t>
      </w:r>
      <w:r w:rsidRPr="00233EB6">
        <w:rPr>
          <w:rFonts w:ascii="Arial" w:hAnsi="Arial"/>
        </w:rPr>
        <w:t>Geo-CORS</w:t>
      </w:r>
      <w:r>
        <w:t xml:space="preserve">-is (saqarTvelos mudmivmoqmedi </w:t>
      </w:r>
      <w:r w:rsidRPr="00233EB6">
        <w:rPr>
          <w:rFonts w:ascii="Arial" w:hAnsi="Arial"/>
        </w:rPr>
        <w:t>GNSS</w:t>
      </w:r>
      <w:r>
        <w:t xml:space="preserve"> referenculi sadgurebis qseli) Sesworebebis gamoyenebiT</w:t>
      </w:r>
      <w:r w:rsidR="004C0717" w:rsidRPr="004C0717">
        <w:t>.</w:t>
      </w:r>
      <w:r w:rsidR="004C0717">
        <w:t xml:space="preserve"> </w:t>
      </w:r>
      <w:r w:rsidR="00B87408">
        <w:t>g</w:t>
      </w:r>
      <w:r w:rsidR="004C0717">
        <w:t>amoyenebuli koordinatTa  sistema, unda iyos miTi</w:t>
      </w:r>
      <w:r w:rsidR="00B87408">
        <w:t>T</w:t>
      </w:r>
      <w:r w:rsidR="004C0717">
        <w:t xml:space="preserve">ebuli agegmvis angariSSi da kontraqtoris mier mowodebul yvela naxazsa da monacemSi. </w:t>
      </w:r>
    </w:p>
    <w:p w14:paraId="0D82842F" w14:textId="6A1BA26C" w:rsidR="00A97243" w:rsidRPr="00FF4C36" w:rsidRDefault="001B3792" w:rsidP="001B7348">
      <w:pPr>
        <w:pStyle w:val="ListParagraph"/>
        <w:numPr>
          <w:ilvl w:val="0"/>
          <w:numId w:val="21"/>
        </w:numPr>
        <w:spacing w:line="240" w:lineRule="auto"/>
        <w:ind w:left="1080"/>
        <w:contextualSpacing w:val="0"/>
        <w:jc w:val="both"/>
      </w:pPr>
      <w:r w:rsidRPr="00FF4C36">
        <w:t>naxazi unda iyos agebuli da</w:t>
      </w:r>
      <w:r w:rsidR="00A97243" w:rsidRPr="00FF4C36">
        <w:t xml:space="preserve"> </w:t>
      </w:r>
      <w:r w:rsidRPr="00FF4C36">
        <w:t>warmodgenili metru</w:t>
      </w:r>
      <w:r w:rsidR="00CC5350">
        <w:t>l</w:t>
      </w:r>
      <w:r w:rsidRPr="00FF4C36">
        <w:t xml:space="preserve"> erTeul</w:t>
      </w:r>
      <w:r w:rsidR="00CC5350">
        <w:t>S</w:t>
      </w:r>
      <w:r w:rsidRPr="00FF4C36">
        <w:t>i da kuTxeebiT, romlebic izomeba saaTis isris mimarTulebiT CrdiloeTidan</w:t>
      </w:r>
      <w:r w:rsidR="00CC5350">
        <w:t>.</w:t>
      </w:r>
      <w:r w:rsidRPr="00FF4C36">
        <w:t xml:space="preserve">  </w:t>
      </w:r>
    </w:p>
    <w:p w14:paraId="6315AA02" w14:textId="5E3D798E" w:rsidR="00A97243" w:rsidRDefault="001B3792" w:rsidP="001B7348">
      <w:pPr>
        <w:pStyle w:val="ListParagraph"/>
        <w:numPr>
          <w:ilvl w:val="0"/>
          <w:numId w:val="21"/>
        </w:numPr>
        <w:spacing w:line="240" w:lineRule="auto"/>
        <w:ind w:left="1080"/>
        <w:contextualSpacing w:val="0"/>
        <w:jc w:val="both"/>
      </w:pPr>
      <w:r>
        <w:t xml:space="preserve">teqsti naxazebze ar unda iyos 1.5 mm-ze naklebi, naxazebisTvis gankuTvnili masStabis mixedviT. </w:t>
      </w:r>
      <w:r w:rsidR="007D2E2F">
        <w:t>s</w:t>
      </w:r>
      <w:r>
        <w:t>adac SesaZlebelia,</w:t>
      </w:r>
      <w:r w:rsidR="007D2E2F">
        <w:t xml:space="preserve"> gamoyenebul unda iyos ufro didi zomis teqsti. </w:t>
      </w:r>
    </w:p>
    <w:p w14:paraId="3F6734F7" w14:textId="7FF7F9AD" w:rsidR="00A97243" w:rsidRPr="000A5589" w:rsidRDefault="00556534" w:rsidP="00A97243">
      <w:pPr>
        <w:pStyle w:val="Heading2"/>
        <w:tabs>
          <w:tab w:val="clear" w:pos="454"/>
          <w:tab w:val="num" w:pos="540"/>
        </w:tabs>
        <w:spacing w:before="360" w:after="240"/>
        <w:ind w:left="851" w:hanging="851"/>
        <w:rPr>
          <w:sz w:val="24"/>
          <w:szCs w:val="24"/>
          <w:lang w:val="fr-CH"/>
        </w:rPr>
      </w:pPr>
      <w:bookmarkStart w:id="31" w:name="_Toc194583595"/>
      <w:bookmarkStart w:id="32" w:name="_Toc221553214"/>
      <w:bookmarkEnd w:id="30"/>
      <w:r w:rsidRPr="000A5589">
        <w:rPr>
          <w:sz w:val="24"/>
          <w:szCs w:val="24"/>
        </w:rPr>
        <w:t xml:space="preserve">nawili </w:t>
      </w:r>
      <w:r w:rsidR="005F5F62" w:rsidRPr="000A5589">
        <w:rPr>
          <w:sz w:val="24"/>
          <w:szCs w:val="24"/>
        </w:rPr>
        <w:t xml:space="preserve">II </w:t>
      </w:r>
      <w:r w:rsidRPr="000A5589">
        <w:rPr>
          <w:sz w:val="24"/>
          <w:szCs w:val="24"/>
        </w:rPr>
        <w:t>–</w:t>
      </w:r>
      <w:r w:rsidR="005F5F62" w:rsidRPr="000A5589">
        <w:rPr>
          <w:sz w:val="24"/>
          <w:szCs w:val="24"/>
        </w:rPr>
        <w:t xml:space="preserve"> </w:t>
      </w:r>
      <w:bookmarkEnd w:id="31"/>
      <w:r w:rsidRPr="000A5589">
        <w:rPr>
          <w:sz w:val="24"/>
          <w:szCs w:val="24"/>
        </w:rPr>
        <w:t>agegmvis kontroli</w:t>
      </w:r>
      <w:bookmarkEnd w:id="32"/>
    </w:p>
    <w:p w14:paraId="7B145B80" w14:textId="4DE0EEA2" w:rsidR="00627371" w:rsidRDefault="00A72837" w:rsidP="001B7348">
      <w:pPr>
        <w:pStyle w:val="ListParagraph"/>
        <w:numPr>
          <w:ilvl w:val="0"/>
          <w:numId w:val="22"/>
        </w:numPr>
        <w:spacing w:line="240" w:lineRule="auto"/>
        <w:ind w:left="1080"/>
        <w:contextualSpacing w:val="0"/>
        <w:jc w:val="both"/>
      </w:pPr>
      <w:r>
        <w:t xml:space="preserve">kontraqtori valdebulia izrunos agegmvis sakontrolo dakvirvebebsa da gamoTvlebSi Secdomebis aRmoCenasa da gamosworebaze. </w:t>
      </w:r>
    </w:p>
    <w:p w14:paraId="5707244D" w14:textId="6AFA6CF1" w:rsidR="00627371" w:rsidRDefault="00A72837" w:rsidP="001B7348">
      <w:pPr>
        <w:pStyle w:val="ListParagraph"/>
        <w:numPr>
          <w:ilvl w:val="0"/>
          <w:numId w:val="22"/>
        </w:numPr>
        <w:spacing w:line="240" w:lineRule="auto"/>
        <w:ind w:left="1080"/>
        <w:contextualSpacing w:val="0"/>
        <w:jc w:val="both"/>
      </w:pPr>
      <w:r>
        <w:t xml:space="preserve">yvela agegmvis sakontrolo dakvirvebisa da gamoTvlis Sedegebi waredgineba dakmveTs. es uzrunvelyofs, rom orive mxare informirebuli iyos nebismieri anomaliis Sesaxeb da maTi gamosworeba SesaZlebeli iyos damokidebuli samuSaos Sesrulebamde.  </w:t>
      </w:r>
    </w:p>
    <w:p w14:paraId="48087FE7" w14:textId="3B84F61B" w:rsidR="00627371" w:rsidRPr="00DD5DD1" w:rsidRDefault="003C03F1" w:rsidP="001B7348">
      <w:pPr>
        <w:pStyle w:val="ListParagraph"/>
        <w:numPr>
          <w:ilvl w:val="0"/>
          <w:numId w:val="22"/>
        </w:numPr>
        <w:spacing w:line="240" w:lineRule="auto"/>
        <w:ind w:left="1080"/>
        <w:contextualSpacing w:val="0"/>
        <w:jc w:val="both"/>
      </w:pPr>
      <w:r w:rsidRPr="00DD5DD1">
        <w:t xml:space="preserve">agegmvis sakontrolo punqtebi, SesaZleblobis SemTxvevaSi, unda ganTavsdes myar nagebobebze mudmivi an naxevrad mudmivi </w:t>
      </w:r>
      <w:r w:rsidR="001F261E" w:rsidRPr="00DD5DD1">
        <w:t>punqtebis</w:t>
      </w:r>
      <w:r w:rsidRPr="00DD5DD1">
        <w:t xml:space="preserve"> saxiT. Tumca, maTi damontaJeba aseve SesaZlebelia droebiTi </w:t>
      </w:r>
      <w:r w:rsidR="001F261E" w:rsidRPr="00DD5DD1">
        <w:t>punqtebis</w:t>
      </w:r>
      <w:r w:rsidRPr="00DD5DD1">
        <w:t xml:space="preserve"> saxiT, rodesac mudmivi </w:t>
      </w:r>
      <w:r w:rsidR="001F261E" w:rsidRPr="00DD5DD1">
        <w:t>punqtebis</w:t>
      </w:r>
      <w:r w:rsidRPr="00DD5DD1">
        <w:t xml:space="preserve"> damontaJeba ar aris mosaxerxebeli. </w:t>
      </w:r>
    </w:p>
    <w:p w14:paraId="46A61049" w14:textId="5BFB80AA" w:rsidR="00F736C9" w:rsidRPr="000A5589" w:rsidRDefault="00556534" w:rsidP="00F736C9">
      <w:pPr>
        <w:pStyle w:val="Heading2"/>
        <w:tabs>
          <w:tab w:val="clear" w:pos="454"/>
          <w:tab w:val="num" w:pos="540"/>
        </w:tabs>
        <w:spacing w:before="360" w:after="240"/>
        <w:ind w:left="851" w:hanging="851"/>
        <w:rPr>
          <w:sz w:val="24"/>
          <w:szCs w:val="24"/>
          <w:lang w:val="fr-CH"/>
        </w:rPr>
      </w:pPr>
      <w:bookmarkStart w:id="33" w:name="_Toc194583598"/>
      <w:bookmarkStart w:id="34" w:name="_Toc221553215"/>
      <w:r w:rsidRPr="000A5589">
        <w:rPr>
          <w:sz w:val="24"/>
          <w:szCs w:val="24"/>
          <w:lang w:val="fr-CH"/>
        </w:rPr>
        <w:t>nawili</w:t>
      </w:r>
      <w:r w:rsidR="00475DDD" w:rsidRPr="000A5589">
        <w:rPr>
          <w:sz w:val="24"/>
          <w:szCs w:val="24"/>
          <w:lang w:val="fr-CH"/>
        </w:rPr>
        <w:t xml:space="preserve"> III – </w:t>
      </w:r>
      <w:bookmarkEnd w:id="33"/>
      <w:r w:rsidRPr="000A5589">
        <w:rPr>
          <w:sz w:val="24"/>
          <w:szCs w:val="24"/>
          <w:lang w:val="fr-CH"/>
        </w:rPr>
        <w:t>geodeziuri samuSaoebi</w:t>
      </w:r>
      <w:bookmarkEnd w:id="34"/>
    </w:p>
    <w:p w14:paraId="6DA5ABB5" w14:textId="6D0C6DB5" w:rsidR="009C38EA" w:rsidRPr="009C38EA" w:rsidRDefault="009C38EA" w:rsidP="00CA27F1">
      <w:pPr>
        <w:spacing w:before="120" w:after="120" w:line="240" w:lineRule="auto"/>
        <w:ind w:left="547"/>
        <w:jc w:val="both"/>
        <w:rPr>
          <w:lang w:val="fr-CH"/>
        </w:rPr>
      </w:pPr>
      <w:r>
        <w:rPr>
          <w:lang w:val="fr-CH"/>
        </w:rPr>
        <w:t>kontraqtor</w:t>
      </w:r>
      <w:r w:rsidR="00860657">
        <w:rPr>
          <w:lang w:val="fr-CH"/>
        </w:rPr>
        <w:t>ma</w:t>
      </w:r>
      <w:r>
        <w:rPr>
          <w:lang w:val="fr-CH"/>
        </w:rPr>
        <w:t xml:space="preserve"> </w:t>
      </w:r>
      <w:r w:rsidR="00E34A19">
        <w:rPr>
          <w:lang w:val="fr-CH"/>
        </w:rPr>
        <w:t>TiToeuli sakvlevi obieqtisTvis</w:t>
      </w:r>
      <w:r>
        <w:rPr>
          <w:lang w:val="fr-CH"/>
        </w:rPr>
        <w:t xml:space="preserve"> unda gamoiyenos Sesabamisi agegmvis meTodi. yvela instrumenti unda iyos dakalibrebuli </w:t>
      </w:r>
      <w:r w:rsidR="00B02245">
        <w:rPr>
          <w:lang w:val="fr-CH"/>
        </w:rPr>
        <w:t xml:space="preserve">da </w:t>
      </w:r>
      <w:r>
        <w:rPr>
          <w:lang w:val="fr-CH"/>
        </w:rPr>
        <w:t xml:space="preserve">damowmebuli. </w:t>
      </w:r>
      <w:r w:rsidR="0062156A">
        <w:rPr>
          <w:lang w:val="fr-CH"/>
        </w:rPr>
        <w:t>i</w:t>
      </w:r>
      <w:r>
        <w:rPr>
          <w:lang w:val="fr-CH"/>
        </w:rPr>
        <w:t>m SemTxvevaSi, Tu ar arsebobs saxelmZRvanelo, gamoyenebuli unda iqnas miRebuli industriuli praqtika saxelmZRvaneloebidan. Sesabamisi sertifikatebis asleb</w:t>
      </w:r>
      <w:r w:rsidR="0062156A">
        <w:rPr>
          <w:lang w:val="fr-CH"/>
        </w:rPr>
        <w:t>i</w:t>
      </w:r>
      <w:r>
        <w:rPr>
          <w:lang w:val="fr-CH"/>
        </w:rPr>
        <w:t xml:space="preserve"> unda daerTos TiToeul agegmvis angariSs.</w:t>
      </w:r>
    </w:p>
    <w:p w14:paraId="2B43A12B" w14:textId="5F5D1ECC" w:rsidR="00872498" w:rsidRPr="000A5589" w:rsidRDefault="00556534" w:rsidP="00872498">
      <w:pPr>
        <w:pStyle w:val="Heading2"/>
        <w:tabs>
          <w:tab w:val="clear" w:pos="454"/>
          <w:tab w:val="num" w:pos="540"/>
        </w:tabs>
        <w:spacing w:before="360" w:after="240"/>
        <w:ind w:left="851" w:hanging="851"/>
        <w:rPr>
          <w:sz w:val="24"/>
          <w:szCs w:val="24"/>
          <w:lang w:val="fr-CH"/>
        </w:rPr>
      </w:pPr>
      <w:bookmarkStart w:id="35" w:name="_Toc194583599"/>
      <w:bookmarkStart w:id="36" w:name="_Toc221553216"/>
      <w:r w:rsidRPr="000A5589">
        <w:rPr>
          <w:sz w:val="24"/>
          <w:szCs w:val="24"/>
          <w:lang w:val="fr-CH"/>
        </w:rPr>
        <w:t>nawili</w:t>
      </w:r>
      <w:r w:rsidR="00EA0B70" w:rsidRPr="000A5589">
        <w:rPr>
          <w:sz w:val="24"/>
          <w:szCs w:val="24"/>
          <w:lang w:val="fr-CH"/>
        </w:rPr>
        <w:t xml:space="preserve"> </w:t>
      </w:r>
      <w:r w:rsidR="007A5284">
        <w:rPr>
          <w:sz w:val="24"/>
          <w:szCs w:val="24"/>
          <w:lang w:val="fr-CH"/>
        </w:rPr>
        <w:t>I</w:t>
      </w:r>
      <w:r w:rsidR="00EA0B70" w:rsidRPr="000A5589">
        <w:rPr>
          <w:sz w:val="24"/>
          <w:szCs w:val="24"/>
          <w:lang w:val="fr-CH"/>
        </w:rPr>
        <w:t xml:space="preserve">V </w:t>
      </w:r>
      <w:r w:rsidRPr="000A5589">
        <w:rPr>
          <w:sz w:val="24"/>
          <w:szCs w:val="24"/>
          <w:lang w:val="fr-CH"/>
        </w:rPr>
        <w:t>–</w:t>
      </w:r>
      <w:r w:rsidR="00EA0B70" w:rsidRPr="000A5589">
        <w:rPr>
          <w:sz w:val="24"/>
          <w:szCs w:val="24"/>
          <w:lang w:val="fr-CH"/>
        </w:rPr>
        <w:t xml:space="preserve"> </w:t>
      </w:r>
      <w:bookmarkEnd w:id="35"/>
      <w:r w:rsidRPr="000A5589">
        <w:rPr>
          <w:sz w:val="24"/>
          <w:szCs w:val="24"/>
          <w:lang w:val="fr-CH"/>
        </w:rPr>
        <w:t xml:space="preserve">agegmvis </w:t>
      </w:r>
      <w:r w:rsidR="0073081C" w:rsidRPr="000A5589">
        <w:rPr>
          <w:sz w:val="24"/>
          <w:szCs w:val="24"/>
          <w:lang w:val="fr-CH"/>
        </w:rPr>
        <w:t>meTodebi</w:t>
      </w:r>
      <w:bookmarkEnd w:id="36"/>
    </w:p>
    <w:p w14:paraId="0589BFB6" w14:textId="713D3794" w:rsidR="00E84BB6" w:rsidRPr="00C24F1F" w:rsidRDefault="00C24F1F" w:rsidP="00B6579D">
      <w:pPr>
        <w:tabs>
          <w:tab w:val="left" w:pos="851"/>
        </w:tabs>
        <w:spacing w:before="120" w:after="120" w:line="240" w:lineRule="auto"/>
        <w:ind w:left="547"/>
        <w:jc w:val="both"/>
      </w:pPr>
      <w:r w:rsidRPr="00E705E3">
        <w:t>kontraqtori Tavisufalia, damkveTis Tanxmobis Semdeg, airCios</w:t>
      </w:r>
      <w:r w:rsidR="00D27723" w:rsidRPr="00E705E3">
        <w:t xml:space="preserve"> yvelaze Sesaferisi </w:t>
      </w:r>
      <w:r w:rsidR="001B75EA" w:rsidRPr="000A5589">
        <w:t xml:space="preserve">samuSaoTa </w:t>
      </w:r>
      <w:r w:rsidR="004F7125" w:rsidRPr="000A5589">
        <w:t>meTod</w:t>
      </w:r>
      <w:r w:rsidR="001B75EA" w:rsidRPr="000A5589">
        <w:t>ologia</w:t>
      </w:r>
      <w:r w:rsidR="004B710A">
        <w:t xml:space="preserve"> </w:t>
      </w:r>
      <w:r w:rsidR="00D27723" w:rsidRPr="00E705E3">
        <w:t>teqnikur davaleb</w:t>
      </w:r>
      <w:r w:rsidR="0032621E">
        <w:t>aSi</w:t>
      </w:r>
      <w:r w:rsidR="00D27723" w:rsidRPr="00E705E3">
        <w:t xml:space="preserve"> miTiTebuli produqtebis </w:t>
      </w:r>
      <w:r w:rsidR="00042A78">
        <w:t>momzadebisaTvis</w:t>
      </w:r>
      <w:r w:rsidR="00D27723" w:rsidRPr="00E705E3">
        <w:t xml:space="preserve">. Tumca, </w:t>
      </w:r>
      <w:r w:rsidR="00C5348F" w:rsidRPr="00E705E3">
        <w:t xml:space="preserve">samuSaoTa meTodologia </w:t>
      </w:r>
      <w:r w:rsidR="00C22F1E">
        <w:t xml:space="preserve">unda efuZnebodes </w:t>
      </w:r>
      <w:r w:rsidR="00794301">
        <w:t>am TavSi qvemoT moyvanil</w:t>
      </w:r>
      <w:r w:rsidR="002E2030">
        <w:t xml:space="preserve"> moTxovnebs</w:t>
      </w:r>
      <w:r w:rsidR="00D27723" w:rsidRPr="00E705E3">
        <w:t>, romlebic miznad isaxavs momsaxurebis produqtis xarisxis uzrunvelyofas.</w:t>
      </w:r>
      <w:r w:rsidR="00D27723">
        <w:t xml:space="preserve"> </w:t>
      </w:r>
    </w:p>
    <w:p w14:paraId="304BFBB2" w14:textId="548BBA6C" w:rsidR="00820623" w:rsidRPr="000A5589" w:rsidRDefault="007F64E0" w:rsidP="00A04267">
      <w:pPr>
        <w:pStyle w:val="Heading1"/>
        <w:spacing w:before="480" w:after="360"/>
        <w:ind w:left="450" w:hanging="450"/>
        <w:rPr>
          <w:rFonts w:ascii="Sylfaen" w:hAnsi="Sylfaen" w:cs="Sylfaen"/>
          <w:sz w:val="28"/>
          <w:szCs w:val="28"/>
        </w:rPr>
      </w:pPr>
      <w:bookmarkStart w:id="37" w:name="_Toc221553217"/>
      <w:r w:rsidRPr="000A5589">
        <w:rPr>
          <w:rFonts w:cs="Sylfaen"/>
          <w:sz w:val="28"/>
          <w:szCs w:val="28"/>
          <w:lang w:val="ka-GE"/>
        </w:rPr>
        <w:lastRenderedPageBreak/>
        <w:t>sakvalifikacio moTxovnebi</w:t>
      </w:r>
      <w:bookmarkEnd w:id="37"/>
    </w:p>
    <w:p w14:paraId="48147F6C" w14:textId="416BAABF" w:rsidR="00B70B44" w:rsidRPr="000A5589" w:rsidRDefault="00225213" w:rsidP="000A5589">
      <w:pPr>
        <w:pStyle w:val="Heading2"/>
        <w:tabs>
          <w:tab w:val="clear" w:pos="454"/>
          <w:tab w:val="num" w:pos="450"/>
        </w:tabs>
        <w:spacing w:before="360" w:after="240"/>
        <w:ind w:left="851" w:hanging="851"/>
        <w:rPr>
          <w:rFonts w:cs="Sylfaen"/>
        </w:rPr>
      </w:pPr>
      <w:bookmarkStart w:id="38" w:name="_Toc221553218"/>
      <w:r>
        <w:rPr>
          <w:rFonts w:cs="Sylfaen"/>
        </w:rPr>
        <w:t>moTxovna pretendentis gamocdilebis Sesaxeb</w:t>
      </w:r>
      <w:bookmarkEnd w:id="38"/>
    </w:p>
    <w:p w14:paraId="4AEB4828" w14:textId="096591AA" w:rsidR="00A458C8" w:rsidRPr="000A5589" w:rsidRDefault="005E64DC" w:rsidP="00637CAE">
      <w:pPr>
        <w:spacing w:before="120" w:after="120" w:line="240" w:lineRule="auto"/>
        <w:ind w:left="540"/>
        <w:jc w:val="both"/>
        <w:rPr>
          <w:rFonts w:cs="Sylfaen"/>
        </w:rPr>
      </w:pPr>
      <w:r w:rsidRPr="00490EA9">
        <w:rPr>
          <w:rFonts w:cs="Sylfaen"/>
        </w:rPr>
        <w:t>pretendents tenderiT</w:t>
      </w:r>
      <w:r w:rsidR="00464B5D" w:rsidRPr="00490EA9">
        <w:rPr>
          <w:rFonts w:cs="Sylfaen"/>
        </w:rPr>
        <w:t xml:space="preserve"> gaTvaliswinebuli momsaxurebis xarisx</w:t>
      </w:r>
      <w:r w:rsidR="009B4F95" w:rsidRPr="00490EA9">
        <w:rPr>
          <w:rFonts w:cs="Sylfaen"/>
        </w:rPr>
        <w:t>ianad gawevis uzrunvelsayofad unda gaaCndes</w:t>
      </w:r>
      <w:r w:rsidR="00490EA9" w:rsidRPr="00490EA9">
        <w:rPr>
          <w:rFonts w:cs="Sylfaen"/>
        </w:rPr>
        <w:t xml:space="preserve"> Semdegi gamocdileba:</w:t>
      </w:r>
    </w:p>
    <w:p w14:paraId="0D9F6DB9" w14:textId="0181ABCB" w:rsidR="007F3DFA" w:rsidRPr="00806061" w:rsidRDefault="007F3DFA" w:rsidP="001B7348">
      <w:pPr>
        <w:pStyle w:val="ListParagraph"/>
        <w:numPr>
          <w:ilvl w:val="0"/>
          <w:numId w:val="32"/>
        </w:numPr>
        <w:spacing w:line="240" w:lineRule="auto"/>
        <w:ind w:left="1350"/>
        <w:contextualSpacing w:val="0"/>
        <w:jc w:val="both"/>
      </w:pPr>
      <w:r w:rsidRPr="00806061">
        <w:t>bolo 5 wlis ganmavlobaSi (20</w:t>
      </w:r>
      <w:r w:rsidR="00637CAE" w:rsidRPr="00806061">
        <w:t>20</w:t>
      </w:r>
      <w:r w:rsidRPr="00806061">
        <w:t xml:space="preserve">-2025 ww) unda hqondes ganxorcielebuli aranakleb 2 analogiuri tipis, xasiaTis, sirTulis da Sinaarsis momsaxureba, maT Soris: </w:t>
      </w:r>
    </w:p>
    <w:p w14:paraId="33A043EF" w14:textId="3D2BE3CD" w:rsidR="007F3DFA" w:rsidRPr="00806061" w:rsidRDefault="007F3DFA" w:rsidP="001B7348">
      <w:pPr>
        <w:pStyle w:val="ListParagraph"/>
        <w:numPr>
          <w:ilvl w:val="0"/>
          <w:numId w:val="31"/>
        </w:numPr>
        <w:spacing w:line="240" w:lineRule="auto"/>
        <w:ind w:left="1800"/>
        <w:contextualSpacing w:val="0"/>
        <w:jc w:val="both"/>
      </w:pPr>
      <w:r w:rsidRPr="00806061">
        <w:t>miwisqveSa nagebobebis</w:t>
      </w:r>
      <w:r w:rsidR="00806061" w:rsidRPr="00806061">
        <w:t>a</w:t>
      </w:r>
      <w:r w:rsidRPr="00806061">
        <w:t xml:space="preserve"> da gvirabebis </w:t>
      </w:r>
      <w:r w:rsidR="00806061" w:rsidRPr="00806061">
        <w:t>geodeziuri agegmva</w:t>
      </w:r>
      <w:r w:rsidRPr="00806061">
        <w:t>.</w:t>
      </w:r>
    </w:p>
    <w:p w14:paraId="07C0D854" w14:textId="3F0198AB" w:rsidR="00A458C8" w:rsidRPr="00806061" w:rsidRDefault="007F3DFA" w:rsidP="001B7348">
      <w:pPr>
        <w:pStyle w:val="ListParagraph"/>
        <w:numPr>
          <w:ilvl w:val="0"/>
          <w:numId w:val="31"/>
        </w:numPr>
        <w:spacing w:line="240" w:lineRule="auto"/>
        <w:ind w:left="1800"/>
        <w:contextualSpacing w:val="0"/>
        <w:jc w:val="both"/>
      </w:pPr>
      <w:r w:rsidRPr="00806061">
        <w:t>geode</w:t>
      </w:r>
      <w:r w:rsidR="00A471FD" w:rsidRPr="00806061">
        <w:t>z</w:t>
      </w:r>
      <w:r w:rsidRPr="00806061">
        <w:t xml:space="preserve">iuri </w:t>
      </w:r>
      <w:r w:rsidR="00806061" w:rsidRPr="00806061">
        <w:t>gegmur-sasimaRlo qselis Seqmna analogiuri tipis nagebobebze.</w:t>
      </w:r>
    </w:p>
    <w:p w14:paraId="79CBD554" w14:textId="4F77C660" w:rsidR="003E27EB" w:rsidRPr="00806061" w:rsidRDefault="003E27EB" w:rsidP="001B7348">
      <w:pPr>
        <w:pStyle w:val="ListParagraph"/>
        <w:numPr>
          <w:ilvl w:val="0"/>
          <w:numId w:val="32"/>
        </w:numPr>
        <w:tabs>
          <w:tab w:val="left" w:pos="180"/>
        </w:tabs>
        <w:spacing w:line="240" w:lineRule="auto"/>
        <w:ind w:left="1350"/>
        <w:contextualSpacing w:val="0"/>
        <w:jc w:val="both"/>
      </w:pPr>
      <w:r w:rsidRPr="00806061">
        <w:t>saangariSo periodSi Sesrulebuli analogiuri tipis, xasiaTis, sirTulis da Sinaarsis momsaxurebis Taobaze pretendentma, unda Seavsos TandarTuli cxrili (</w:t>
      </w:r>
      <w:r w:rsidR="00A471FD" w:rsidRPr="00806061">
        <w:t xml:space="preserve">danarTi </w:t>
      </w:r>
      <w:r w:rsidR="000939BC" w:rsidRPr="0056778B">
        <w:rPr>
          <w:rFonts w:ascii="Arial" w:hAnsi="Arial"/>
        </w:rPr>
        <w:t>C</w:t>
      </w:r>
      <w:r w:rsidRPr="00806061">
        <w:t>: informacia analogiuri gamocdilebis Sesaxeb)</w:t>
      </w:r>
      <w:r w:rsidR="00A471FD" w:rsidRPr="00806061">
        <w:t>.</w:t>
      </w:r>
    </w:p>
    <w:p w14:paraId="4157680E" w14:textId="39A1F869" w:rsidR="006E2FBD" w:rsidRPr="00806061" w:rsidRDefault="003E27EB" w:rsidP="001B7348">
      <w:pPr>
        <w:pStyle w:val="ListParagraph"/>
        <w:numPr>
          <w:ilvl w:val="0"/>
          <w:numId w:val="32"/>
        </w:numPr>
        <w:tabs>
          <w:tab w:val="left" w:pos="450"/>
        </w:tabs>
        <w:spacing w:line="240" w:lineRule="auto"/>
        <w:ind w:left="1350"/>
        <w:contextualSpacing w:val="0"/>
        <w:jc w:val="both"/>
      </w:pPr>
      <w:r w:rsidRPr="00806061">
        <w:t>pretendentma unda warmoadginos aranakleb erTi sarekomendacio werili damkveTis sakontaqto piris miTiTebiT.</w:t>
      </w:r>
    </w:p>
    <w:p w14:paraId="3D4415BB" w14:textId="2134D1EE" w:rsidR="00B624F3" w:rsidRPr="000A5589" w:rsidRDefault="00C44314" w:rsidP="00690C66">
      <w:pPr>
        <w:pStyle w:val="Heading2"/>
        <w:tabs>
          <w:tab w:val="clear" w:pos="454"/>
          <w:tab w:val="num" w:pos="540"/>
        </w:tabs>
        <w:spacing w:before="360" w:after="240"/>
        <w:ind w:left="851" w:hanging="851"/>
        <w:rPr>
          <w:rFonts w:cs="Sylfaen"/>
        </w:rPr>
      </w:pPr>
      <w:bookmarkStart w:id="39" w:name="_Toc221553219"/>
      <w:r w:rsidRPr="000A5589">
        <w:rPr>
          <w:rFonts w:cs="Sylfaen"/>
        </w:rPr>
        <w:t>moTxovna pretendentis materialur-teqnikuri bazis Sesaxeb</w:t>
      </w:r>
      <w:bookmarkEnd w:id="39"/>
    </w:p>
    <w:p w14:paraId="42E8EE60" w14:textId="77777777" w:rsidR="008B0B08" w:rsidRPr="000A5589" w:rsidRDefault="008B0B08" w:rsidP="000A5589">
      <w:pPr>
        <w:spacing w:before="120" w:after="120" w:line="240" w:lineRule="auto"/>
        <w:ind w:left="540"/>
        <w:jc w:val="both"/>
      </w:pPr>
      <w:r w:rsidRPr="000A5589">
        <w:t>pretendents tenderiT gaTvaliswinebuli momsaxurebis xarisxianad gawevis uzrunvelsayofad unda gaaCndes sakuTari an saqarTvelos samoqalaqo kodeqsiT nebadarTuli an aukrZalavi nebismieri formiT gankargvis uflebiT (ijara, qira, Txoveba da a.S) Tanamedrove teqnikuri moTxovnebis mqone saWiro aparatura. romelic uzrunvelyofs rTul mTian reliefis pirobebSi teqnikuri davalebiT gansazRvruli sizutiT monacemebis miRebas.</w:t>
      </w:r>
    </w:p>
    <w:p w14:paraId="7D0DB4BC" w14:textId="77777777" w:rsidR="008B0B08" w:rsidRPr="000A5589" w:rsidRDefault="008B0B08" w:rsidP="000A5589">
      <w:pPr>
        <w:spacing w:before="120" w:after="120" w:line="240" w:lineRule="auto"/>
        <w:ind w:left="540"/>
        <w:jc w:val="both"/>
      </w:pPr>
      <w:r w:rsidRPr="000A5589">
        <w:t>aucilebeli moTxovna:</w:t>
      </w:r>
    </w:p>
    <w:p w14:paraId="2D7D24AF" w14:textId="4648D6CF" w:rsidR="008B0B08" w:rsidRPr="000A5589" w:rsidRDefault="008B0B08" w:rsidP="001B7348">
      <w:pPr>
        <w:pStyle w:val="ListParagraph"/>
        <w:numPr>
          <w:ilvl w:val="0"/>
          <w:numId w:val="33"/>
        </w:numPr>
        <w:spacing w:line="240" w:lineRule="auto"/>
        <w:ind w:left="990"/>
        <w:contextualSpacing w:val="0"/>
      </w:pPr>
      <w:r w:rsidRPr="000A5589">
        <w:t>globaluri navigaciis satelituri sistema</w:t>
      </w:r>
      <w:r w:rsidR="00C05035">
        <w:t xml:space="preserve"> (</w:t>
      </w:r>
      <w:r w:rsidR="00C05035" w:rsidRPr="00C05035">
        <w:rPr>
          <w:rFonts w:ascii="Arial" w:hAnsi="Arial"/>
        </w:rPr>
        <w:t>GNSS</w:t>
      </w:r>
      <w:r w:rsidR="009C0256">
        <w:rPr>
          <w:rFonts w:ascii="Arial" w:hAnsi="Arial"/>
        </w:rPr>
        <w:t>)</w:t>
      </w:r>
      <w:r w:rsidRPr="00C05035">
        <w:rPr>
          <w:rFonts w:ascii="Arial" w:hAnsi="Arial"/>
        </w:rPr>
        <w:t xml:space="preserve"> </w:t>
      </w:r>
      <w:r w:rsidRPr="000A5589">
        <w:t>- aranakleb 2 cali;</w:t>
      </w:r>
    </w:p>
    <w:p w14:paraId="0AD6DD37" w14:textId="32290AC1" w:rsidR="0009628D" w:rsidRDefault="008B0B08" w:rsidP="001B7348">
      <w:pPr>
        <w:pStyle w:val="ListParagraph"/>
        <w:numPr>
          <w:ilvl w:val="0"/>
          <w:numId w:val="33"/>
        </w:numPr>
        <w:spacing w:line="240" w:lineRule="auto"/>
        <w:ind w:left="990"/>
        <w:contextualSpacing w:val="0"/>
      </w:pPr>
      <w:r w:rsidRPr="000A5589">
        <w:t xml:space="preserve">eleqtronuli taqeometri, aranakleb </w:t>
      </w:r>
      <w:r w:rsidR="00DD249A">
        <w:t>2</w:t>
      </w:r>
      <w:r w:rsidRPr="000A5589">
        <w:t>~-iani sizustis Sesabamisi programuli uzrunvelyoviT</w:t>
      </w:r>
      <w:r w:rsidR="009C0256">
        <w:t xml:space="preserve"> – aranakleb 2 cali</w:t>
      </w:r>
    </w:p>
    <w:p w14:paraId="1B4004EE" w14:textId="2CFF169C" w:rsidR="0015454B" w:rsidRPr="0015454B" w:rsidRDefault="0015454B" w:rsidP="00636D33">
      <w:pPr>
        <w:spacing w:before="120" w:after="120" w:line="240" w:lineRule="auto"/>
        <w:ind w:left="540"/>
        <w:jc w:val="both"/>
      </w:pPr>
      <w:r w:rsidRPr="0015454B">
        <w:t xml:space="preserve">satendero dokumentaciaSi warmodgenili unda iqnes SemoTavazebuli </w:t>
      </w:r>
      <w:r w:rsidR="009C0256">
        <w:t>instrumentebis</w:t>
      </w:r>
      <w:r w:rsidRPr="0015454B">
        <w:t xml:space="preserve"> teqnikuri maxasiaTeblebi.</w:t>
      </w:r>
    </w:p>
    <w:p w14:paraId="791F5245" w14:textId="151D34F6" w:rsidR="00E97571" w:rsidRPr="000A5589" w:rsidRDefault="0015454B" w:rsidP="00636D33">
      <w:pPr>
        <w:spacing w:before="120" w:after="120" w:line="240" w:lineRule="auto"/>
        <w:ind w:left="540"/>
        <w:jc w:val="both"/>
      </w:pPr>
      <w:r w:rsidRPr="0015454B">
        <w:t>informacia materialur-teqnikuri bazis Sesaxeb warmodgenili unda iqnes TandarTuli cxrilSi (</w:t>
      </w:r>
      <w:r w:rsidR="00A471FD">
        <w:t>danarTi</w:t>
      </w:r>
      <w:r w:rsidR="00F17EB7" w:rsidRPr="009C0256">
        <w:rPr>
          <w:rFonts w:ascii="Arial" w:hAnsi="Arial"/>
        </w:rPr>
        <w:t xml:space="preserve"> </w:t>
      </w:r>
      <w:r w:rsidR="000939BC" w:rsidRPr="009C0256">
        <w:rPr>
          <w:rFonts w:ascii="Arial" w:hAnsi="Arial"/>
        </w:rPr>
        <w:t>D</w:t>
      </w:r>
      <w:r w:rsidRPr="0015454B">
        <w:t>: informacia materialur-teqnikuri bazis Sesaxeb)</w:t>
      </w:r>
      <w:r>
        <w:t>.</w:t>
      </w:r>
    </w:p>
    <w:p w14:paraId="1328F29F" w14:textId="1D22B1FF" w:rsidR="00123A17" w:rsidRPr="000A5589" w:rsidRDefault="0015454B" w:rsidP="00D27011">
      <w:pPr>
        <w:pStyle w:val="Heading2"/>
        <w:tabs>
          <w:tab w:val="clear" w:pos="454"/>
          <w:tab w:val="num" w:pos="540"/>
        </w:tabs>
        <w:spacing w:before="360" w:after="240"/>
        <w:ind w:left="851" w:hanging="851"/>
        <w:rPr>
          <w:rFonts w:cs="Sylfaen"/>
        </w:rPr>
      </w:pPr>
      <w:bookmarkStart w:id="40" w:name="_Toc221553220"/>
      <w:r w:rsidRPr="000A5589">
        <w:rPr>
          <w:rFonts w:cs="Sylfaen"/>
        </w:rPr>
        <w:t>moTxovna pretendentis personalis gamocdilebis Sesaxeb</w:t>
      </w:r>
      <w:bookmarkEnd w:id="40"/>
    </w:p>
    <w:p w14:paraId="465FAA03" w14:textId="64F8CD62" w:rsidR="00AE2419" w:rsidRPr="00C05471" w:rsidRDefault="00AE2419" w:rsidP="000A5589">
      <w:pPr>
        <w:spacing w:before="120" w:after="120" w:line="240" w:lineRule="auto"/>
        <w:ind w:left="540"/>
        <w:jc w:val="both"/>
      </w:pPr>
      <w:r w:rsidRPr="00C05471">
        <w:t>SesyidvaSi monawile msurveli piris rogorc wamyvan specialistebs</w:t>
      </w:r>
      <w:r w:rsidR="007A09BD" w:rsidRPr="00C05471">
        <w:t>,</w:t>
      </w:r>
      <w:r w:rsidRPr="00C05471">
        <w:t xml:space="preserve"> aseve sxva TanamSromlebs romlebic dakavebuli iqnebian am </w:t>
      </w:r>
      <w:r w:rsidR="007A09BD" w:rsidRPr="00C05471">
        <w:t>teqnikuri davalebiT</w:t>
      </w:r>
      <w:r w:rsidRPr="00C05471">
        <w:t xml:space="preserve"> gaTvaliswinebuli samuSaoebis SesrulebiT, unda gaaCnde</w:t>
      </w:r>
      <w:r w:rsidR="00C70CF6" w:rsidRPr="00C05471">
        <w:t>T</w:t>
      </w:r>
      <w:r w:rsidRPr="00C05471">
        <w:t xml:space="preserve"> analogiuri xasiaTis, sirTulisa da Sinaarsis samuSaoebis Sesrulebis gamocdileba.</w:t>
      </w:r>
    </w:p>
    <w:p w14:paraId="621E6234" w14:textId="508CAB39" w:rsidR="00AE2419" w:rsidRPr="00C05471" w:rsidRDefault="009F1E7A" w:rsidP="000A5589">
      <w:pPr>
        <w:spacing w:before="120" w:after="120" w:line="240" w:lineRule="auto"/>
        <w:ind w:left="540"/>
        <w:jc w:val="both"/>
      </w:pPr>
      <w:r w:rsidRPr="00C05471">
        <w:t>monawilis</w:t>
      </w:r>
      <w:r w:rsidR="007302EB" w:rsidRPr="00C05471">
        <w:t xml:space="preserve"> </w:t>
      </w:r>
      <w:r w:rsidR="00C70CF6" w:rsidRPr="00C05471">
        <w:t xml:space="preserve">personalis kvalifikaciis </w:t>
      </w:r>
      <w:r w:rsidRPr="00C05471">
        <w:t xml:space="preserve">damadasturebeli </w:t>
      </w:r>
      <w:r w:rsidR="00AE2419" w:rsidRPr="00C05471">
        <w:t>aucilebeli moTxovna:</w:t>
      </w:r>
    </w:p>
    <w:p w14:paraId="60EDAEE7" w14:textId="2F8419C2" w:rsidR="00E330CD" w:rsidRPr="00C05471" w:rsidRDefault="00E330CD" w:rsidP="001B7348">
      <w:pPr>
        <w:pStyle w:val="ListParagraph"/>
        <w:numPr>
          <w:ilvl w:val="0"/>
          <w:numId w:val="34"/>
        </w:numPr>
        <w:spacing w:line="240" w:lineRule="auto"/>
        <w:ind w:left="990"/>
        <w:contextualSpacing w:val="0"/>
        <w:jc w:val="both"/>
      </w:pPr>
      <w:r w:rsidRPr="00C05471">
        <w:t xml:space="preserve">inJiner-geodezisti </w:t>
      </w:r>
      <w:r w:rsidR="00C05471" w:rsidRPr="00C05471">
        <w:t>–</w:t>
      </w:r>
      <w:r w:rsidRPr="00C05471">
        <w:t xml:space="preserve"> </w:t>
      </w:r>
      <w:r w:rsidR="00C05471" w:rsidRPr="00C05471">
        <w:t xml:space="preserve">minimum </w:t>
      </w:r>
      <w:r w:rsidRPr="00C05471">
        <w:t>2 inJiner-geodezisti, romel</w:t>
      </w:r>
      <w:r w:rsidR="002673FB" w:rsidRPr="00C05471">
        <w:t>T</w:t>
      </w:r>
      <w:r w:rsidRPr="00C05471">
        <w:t>ac unda gaaCndes analogiuri tipis, xasiaTis da sirTulis samuSaoebis Sesrulebis gamocdileba. aseve unda gaaCnde</w:t>
      </w:r>
      <w:r w:rsidR="002673FB" w:rsidRPr="00C05471">
        <w:t>T</w:t>
      </w:r>
      <w:r w:rsidRPr="00C05471">
        <w:t xml:space="preserve"> kvalifikaciis damadasturebeli dokumenti</w:t>
      </w:r>
      <w:r w:rsidR="002673FB" w:rsidRPr="00C05471">
        <w:t>,</w:t>
      </w:r>
      <w:r w:rsidRPr="00C05471">
        <w:t xml:space="preserve"> miniWebuli Sesabamisi organos </w:t>
      </w:r>
      <w:r w:rsidR="002A4F7C" w:rsidRPr="00C05471">
        <w:t>(</w:t>
      </w:r>
      <w:r w:rsidR="002A3963" w:rsidRPr="00C05471">
        <w:t>universiteti</w:t>
      </w:r>
      <w:r w:rsidR="000B1DF7" w:rsidRPr="00C05471">
        <w:t xml:space="preserve">) </w:t>
      </w:r>
      <w:r w:rsidRPr="00C05471">
        <w:t>mier.</w:t>
      </w:r>
    </w:p>
    <w:p w14:paraId="675EA9AF" w14:textId="7809867B" w:rsidR="00E330CD" w:rsidRPr="00C05471" w:rsidRDefault="00E330CD" w:rsidP="001B7348">
      <w:pPr>
        <w:pStyle w:val="ListParagraph"/>
        <w:numPr>
          <w:ilvl w:val="0"/>
          <w:numId w:val="34"/>
        </w:numPr>
        <w:spacing w:line="240" w:lineRule="auto"/>
        <w:ind w:left="990"/>
        <w:contextualSpacing w:val="0"/>
        <w:jc w:val="both"/>
      </w:pPr>
      <w:r w:rsidRPr="00C05471">
        <w:t>personalis Sesaxeb informacia warmodgenili unda iyos TandarTuli cxrilis Sesabamisad: (</w:t>
      </w:r>
      <w:r w:rsidR="00A471FD" w:rsidRPr="00C05471">
        <w:t xml:space="preserve">danarTi </w:t>
      </w:r>
      <w:r w:rsidR="000939BC" w:rsidRPr="00C05471">
        <w:t>E</w:t>
      </w:r>
      <w:r w:rsidRPr="00C05471">
        <w:t>: informacia personalis gamocdilebis Sesaxeb)</w:t>
      </w:r>
      <w:r w:rsidR="00A471FD" w:rsidRPr="00C05471">
        <w:t>.</w:t>
      </w:r>
    </w:p>
    <w:p w14:paraId="25228A9E" w14:textId="64584716" w:rsidR="00CF2131" w:rsidRPr="000A5589" w:rsidRDefault="00E330CD" w:rsidP="000A5589">
      <w:pPr>
        <w:spacing w:before="120" w:after="120" w:line="240" w:lineRule="auto"/>
        <w:ind w:left="540"/>
        <w:jc w:val="both"/>
      </w:pPr>
      <w:r w:rsidRPr="00C05471">
        <w:lastRenderedPageBreak/>
        <w:t>Sromis usafrTxoebis sferoSi dasaxuli amocanebis Sesrulebis organizebisaTvis, damsaqmebeli valdebulia hyavdes Sromis usafrTxoebis specialisti, romelsac gaaCnia uflebamosilebis damadasturebeli dokumenti (sertifikati).</w:t>
      </w:r>
    </w:p>
    <w:p w14:paraId="46E122AE" w14:textId="447B3C31" w:rsidR="00CB5BD9" w:rsidRPr="00F33DBC" w:rsidRDefault="00F33DBC" w:rsidP="002112B1">
      <w:pPr>
        <w:pStyle w:val="Heading1"/>
        <w:spacing w:before="480" w:after="360"/>
        <w:ind w:left="450" w:hanging="450"/>
        <w:rPr>
          <w:szCs w:val="24"/>
          <w:lang w:val="en-GB"/>
        </w:rPr>
      </w:pPr>
      <w:bookmarkStart w:id="41" w:name="_Toc198306506"/>
      <w:bookmarkStart w:id="42" w:name="_Toc198307493"/>
      <w:bookmarkStart w:id="43" w:name="_Toc221553221"/>
      <w:bookmarkEnd w:id="41"/>
      <w:bookmarkEnd w:id="42"/>
      <w:r>
        <w:t>xarjTaRricxva</w:t>
      </w:r>
      <w:bookmarkEnd w:id="43"/>
    </w:p>
    <w:p w14:paraId="7FA19FD9" w14:textId="69107E4D" w:rsidR="00A73E33" w:rsidRPr="001D17A3" w:rsidRDefault="00A73E33" w:rsidP="00B24B79">
      <w:pPr>
        <w:spacing w:before="120" w:after="120" w:line="240" w:lineRule="auto"/>
        <w:ind w:left="547"/>
        <w:jc w:val="both"/>
        <w:rPr>
          <w:bCs w:val="0"/>
        </w:rPr>
      </w:pPr>
      <w:r w:rsidRPr="001D17A3">
        <w:t>danarTSi B warmodgenili xarjTaRricxvaSi punqtebis da qvepunqtebis aRwerebi gansazRvraven samuSaos, romelic moicavs teqnikuri davalebis Sesabamis punqtebs. Sesasrulebeli samuSaos zusti buneba da moculoba unda dadgindes xelSekrulebis pirobebis da teqnikuri specifikaciebis miTiTebiT.</w:t>
      </w:r>
    </w:p>
    <w:p w14:paraId="2D14C0BF" w14:textId="5C8AF814" w:rsidR="00A73E33" w:rsidRPr="001D17A3" w:rsidRDefault="00A73E33" w:rsidP="00B24B79">
      <w:pPr>
        <w:spacing w:before="120" w:after="120" w:line="240" w:lineRule="auto"/>
        <w:ind w:left="547"/>
        <w:jc w:val="both"/>
      </w:pPr>
      <w:r w:rsidRPr="001D17A3">
        <w:t>xarjTaRricxvaSi Setanili fasi CaiTvleba ramdenime punqtiT dafaruli samuSaos srul inkluziur Rirebulebad, maT Soris, Tu sxva ram ar aris miTiTebuli. aRniSnuli fasi aseve unda moicavdes daSvebis moTxovnas, pirdapir da arapirdapir gadasaxadebs, masalebis miwodebas, saqonlis Senxvas, nagebobe</w:t>
      </w:r>
      <w:r w:rsidR="00282E78" w:rsidRPr="001D17A3">
        <w:t>b</w:t>
      </w:r>
      <w:r w:rsidRPr="001D17A3">
        <w:t>s da maTTan dakavSirebul xarjebs, maT Soris narCenebs da adgilze mitanas.</w:t>
      </w:r>
    </w:p>
    <w:p w14:paraId="554C397E" w14:textId="47AB39F2" w:rsidR="00B24B79" w:rsidRPr="001D17A3" w:rsidRDefault="001E769E" w:rsidP="001B7348">
      <w:pPr>
        <w:pStyle w:val="ListParagraph"/>
        <w:numPr>
          <w:ilvl w:val="0"/>
          <w:numId w:val="27"/>
        </w:numPr>
        <w:spacing w:line="240" w:lineRule="auto"/>
        <w:ind w:left="1170"/>
        <w:contextualSpacing w:val="0"/>
        <w:jc w:val="both"/>
      </w:pPr>
      <w:r w:rsidRPr="001D17A3">
        <w:t xml:space="preserve">masalebisa da saqonlis damagreba, montaJi gansazRvrul adgilebSi. </w:t>
      </w:r>
    </w:p>
    <w:p w14:paraId="68467CAC" w14:textId="161A9504" w:rsidR="00B24B79" w:rsidRPr="001D17A3" w:rsidRDefault="00D23486" w:rsidP="001B7348">
      <w:pPr>
        <w:pStyle w:val="ListParagraph"/>
        <w:numPr>
          <w:ilvl w:val="0"/>
          <w:numId w:val="27"/>
        </w:numPr>
        <w:spacing w:line="240" w:lineRule="auto"/>
        <w:ind w:left="1170"/>
        <w:contextualSpacing w:val="0"/>
        <w:jc w:val="both"/>
      </w:pPr>
      <w:r w:rsidRPr="001D17A3">
        <w:t>k</w:t>
      </w:r>
      <w:r w:rsidR="001E769E" w:rsidRPr="001D17A3">
        <w:t>vlevebis ganxorcielebasTan dakavSirebuli yvela zogadi valdebuleba, mo</w:t>
      </w:r>
      <w:r w:rsidR="00282E78" w:rsidRPr="001D17A3">
        <w:t>T</w:t>
      </w:r>
      <w:r w:rsidR="001E769E" w:rsidRPr="001D17A3">
        <w:t xml:space="preserve">xovna, pasuxismgebloba da riskebi, rogorc es asaxulia an igulisxmeba satendero dokumentaciaSi. </w:t>
      </w:r>
    </w:p>
    <w:p w14:paraId="3EA050FE" w14:textId="4B8A6DB4" w:rsidR="001E769E" w:rsidRPr="001D17A3" w:rsidRDefault="00D23486" w:rsidP="001B7348">
      <w:pPr>
        <w:pStyle w:val="ListParagraph"/>
        <w:numPr>
          <w:ilvl w:val="0"/>
          <w:numId w:val="27"/>
        </w:numPr>
        <w:spacing w:line="240" w:lineRule="auto"/>
        <w:ind w:left="1170"/>
        <w:contextualSpacing w:val="0"/>
        <w:jc w:val="both"/>
      </w:pPr>
      <w:r w:rsidRPr="001D17A3">
        <w:t>xarjebi, zednadebi xarjebi da mogeba.</w:t>
      </w:r>
    </w:p>
    <w:p w14:paraId="26B2798B" w14:textId="144E0BA6" w:rsidR="00B24B79" w:rsidRPr="001D17A3" w:rsidRDefault="00D23486" w:rsidP="001B7348">
      <w:pPr>
        <w:pStyle w:val="ListParagraph"/>
        <w:numPr>
          <w:ilvl w:val="0"/>
          <w:numId w:val="27"/>
        </w:numPr>
        <w:spacing w:line="240" w:lineRule="auto"/>
        <w:ind w:left="1170"/>
        <w:contextualSpacing w:val="0"/>
        <w:jc w:val="both"/>
      </w:pPr>
      <w:r w:rsidRPr="001D17A3">
        <w:t>aRWurvilobis transportireba.</w:t>
      </w:r>
    </w:p>
    <w:p w14:paraId="27ED8777" w14:textId="74CBA0B6" w:rsidR="00B24B79" w:rsidRPr="001D17A3" w:rsidRDefault="00332649" w:rsidP="001B7348">
      <w:pPr>
        <w:pStyle w:val="ListParagraph"/>
        <w:numPr>
          <w:ilvl w:val="0"/>
          <w:numId w:val="27"/>
        </w:numPr>
        <w:spacing w:line="240" w:lineRule="auto"/>
        <w:ind w:left="1170"/>
        <w:contextualSpacing w:val="0"/>
        <w:jc w:val="both"/>
      </w:pPr>
      <w:r w:rsidRPr="001D17A3">
        <w:t>samuSaoebis dasrulebis Semdeg yvela aRWurvilobis da servisis gatana.</w:t>
      </w:r>
    </w:p>
    <w:p w14:paraId="5E729C06" w14:textId="373D51B0" w:rsidR="00B24B79" w:rsidRPr="001D17A3" w:rsidRDefault="00332649" w:rsidP="001B7348">
      <w:pPr>
        <w:pStyle w:val="ListParagraph"/>
        <w:numPr>
          <w:ilvl w:val="0"/>
          <w:numId w:val="27"/>
        </w:numPr>
        <w:spacing w:line="240" w:lineRule="auto"/>
        <w:ind w:left="1170"/>
        <w:contextualSpacing w:val="0"/>
        <w:jc w:val="both"/>
      </w:pPr>
      <w:r w:rsidRPr="001D17A3">
        <w:t>xarjTaRricxvaSi</w:t>
      </w:r>
      <w:r w:rsidR="00C02488" w:rsidRPr="001D17A3">
        <w:t xml:space="preserve"> mocemuli yvela punqtis fasi unda iyos larSi. </w:t>
      </w:r>
    </w:p>
    <w:p w14:paraId="357720FD" w14:textId="058E4917" w:rsidR="00FA106D" w:rsidRDefault="007C220E" w:rsidP="00B24B79">
      <w:pPr>
        <w:tabs>
          <w:tab w:val="left" w:pos="450"/>
        </w:tabs>
        <w:spacing w:before="120" w:after="120" w:line="240" w:lineRule="auto"/>
        <w:ind w:left="547" w:right="113"/>
        <w:jc w:val="both"/>
      </w:pPr>
      <w:r w:rsidRPr="001D17A3">
        <w:t xml:space="preserve">fasi unda moicavdes gamocdili </w:t>
      </w:r>
      <w:r w:rsidR="00282E78" w:rsidRPr="001D17A3">
        <w:t>i</w:t>
      </w:r>
      <w:r w:rsidRPr="001D17A3">
        <w:t>nJiner-geodezistis an msgavsi statusis mqone damtkicebuli specialistis srul ganakve</w:t>
      </w:r>
      <w:r w:rsidR="00282E78" w:rsidRPr="001D17A3">
        <w:t>T</w:t>
      </w:r>
      <w:r w:rsidRPr="001D17A3">
        <w:t>ze dasaqmebis xarjebs. aRniSnuli specialistis reziume unda iyos mocemuli satendero SeTavazebaSi.</w:t>
      </w:r>
    </w:p>
    <w:p w14:paraId="5415D692" w14:textId="77777777" w:rsidR="001B7348" w:rsidRPr="00F0638A" w:rsidRDefault="001B7348" w:rsidP="001B7348">
      <w:pPr>
        <w:pStyle w:val="Firma"/>
        <w:spacing w:before="720" w:after="600"/>
        <w:rPr>
          <w:lang w:val="en-GB"/>
        </w:rPr>
      </w:pPr>
      <w:r>
        <w:rPr>
          <w:noProof/>
          <w:lang w:val="en-GB"/>
        </w:rPr>
        <w:drawing>
          <wp:anchor distT="0" distB="0" distL="114300" distR="114300" simplePos="0" relativeHeight="251661317" behindDoc="1" locked="0" layoutInCell="1" allowOverlap="1" wp14:anchorId="6AF72823" wp14:editId="26CBC9EB">
            <wp:simplePos x="0" y="0"/>
            <wp:positionH relativeFrom="margin">
              <wp:align>center</wp:align>
            </wp:positionH>
            <wp:positionV relativeFrom="paragraph">
              <wp:posOffset>857885</wp:posOffset>
            </wp:positionV>
            <wp:extent cx="1885950" cy="770744"/>
            <wp:effectExtent l="0" t="0" r="0" b="0"/>
            <wp:wrapNone/>
            <wp:docPr id="20486757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75729" name="Picture 204867572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85950" cy="770744"/>
                    </a:xfrm>
                    <a:prstGeom prst="rect">
                      <a:avLst/>
                    </a:prstGeom>
                  </pic:spPr>
                </pic:pic>
              </a:graphicData>
            </a:graphic>
            <wp14:sizeRelH relativeFrom="margin">
              <wp14:pctWidth>0</wp14:pctWidth>
            </wp14:sizeRelH>
            <wp14:sizeRelV relativeFrom="margin">
              <wp14:pctHeight>0</wp14:pctHeight>
            </wp14:sizeRelV>
          </wp:anchor>
        </w:drawing>
      </w:r>
      <w:r>
        <w:rPr>
          <w:noProof/>
          <w:lang w:eastAsia="en-US"/>
        </w:rPr>
        <w:drawing>
          <wp:anchor distT="0" distB="0" distL="114300" distR="114300" simplePos="0" relativeHeight="251660293" behindDoc="1" locked="0" layoutInCell="1" allowOverlap="1" wp14:anchorId="730DFD7B" wp14:editId="7AC251F7">
            <wp:simplePos x="0" y="0"/>
            <wp:positionH relativeFrom="margin">
              <wp:align>left</wp:align>
            </wp:positionH>
            <wp:positionV relativeFrom="paragraph">
              <wp:posOffset>825500</wp:posOffset>
            </wp:positionV>
            <wp:extent cx="1224951" cy="651263"/>
            <wp:effectExtent l="0" t="0" r="0" b="0"/>
            <wp:wrapNone/>
            <wp:docPr id="6393689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68997" name="Picture 639368997"/>
                    <pic:cNvPicPr/>
                  </pic:nvPicPr>
                  <pic:blipFill>
                    <a:blip r:embed="rId20">
                      <a:extLst>
                        <a:ext uri="{28A0092B-C50C-407E-A947-70E740481C1C}">
                          <a14:useLocalDpi xmlns:a14="http://schemas.microsoft.com/office/drawing/2010/main" val="0"/>
                        </a:ext>
                      </a:extLst>
                    </a:blip>
                    <a:stretch>
                      <a:fillRect/>
                    </a:stretch>
                  </pic:blipFill>
                  <pic:spPr>
                    <a:xfrm>
                      <a:off x="0" y="0"/>
                      <a:ext cx="1224951" cy="651263"/>
                    </a:xfrm>
                    <a:prstGeom prst="rect">
                      <a:avLst/>
                    </a:prstGeom>
                  </pic:spPr>
                </pic:pic>
              </a:graphicData>
            </a:graphic>
            <wp14:sizeRelH relativeFrom="margin">
              <wp14:pctWidth>0</wp14:pctWidth>
            </wp14:sizeRelH>
            <wp14:sizeRelV relativeFrom="margin">
              <wp14:pctHeight>0</wp14:pctHeight>
            </wp14:sizeRelV>
          </wp:anchor>
        </w:drawing>
      </w:r>
      <w:r>
        <w:rPr>
          <w:lang w:val="en-GB"/>
        </w:rPr>
        <w:t>Sps gruneri Stuki kavkasia</w:t>
      </w:r>
      <w:r w:rsidRPr="00B726FB">
        <w:rPr>
          <w:lang w:val="en-GB"/>
        </w:rPr>
        <w:fldChar w:fldCharType="begin"/>
      </w:r>
      <w:r w:rsidRPr="00B726FB">
        <w:rPr>
          <w:lang w:val="en-GB"/>
        </w:rPr>
        <w:instrText xml:space="preserve"> SET ABSSNorm </w:instrText>
      </w:r>
      <w:r w:rsidRPr="00B726FB">
        <w:rPr>
          <w:noProof/>
          <w:lang w:val="en-GB"/>
        </w:rPr>
        <w:fldChar w:fldCharType="begin"/>
      </w:r>
      <w:r w:rsidRPr="00B726FB">
        <w:rPr>
          <w:noProof/>
          <w:lang w:val="en-GB"/>
        </w:rPr>
        <w:instrText xml:space="preserve"> SECTIONPAGES \* ARABIC \* MERGEFORMAT </w:instrText>
      </w:r>
      <w:r w:rsidRPr="00B726FB">
        <w:rPr>
          <w:noProof/>
          <w:lang w:val="en-GB"/>
        </w:rPr>
        <w:fldChar w:fldCharType="separate"/>
      </w:r>
      <w:r>
        <w:rPr>
          <w:noProof/>
          <w:lang w:val="en-GB"/>
        </w:rPr>
        <w:instrText>15</w:instrText>
      </w:r>
      <w:r w:rsidRPr="00B726FB">
        <w:rPr>
          <w:noProof/>
          <w:lang w:val="en-GB"/>
        </w:rPr>
        <w:fldChar w:fldCharType="end"/>
      </w:r>
      <w:r w:rsidRPr="00B726FB">
        <w:rPr>
          <w:lang w:val="en-GB"/>
        </w:rPr>
        <w:instrText xml:space="preserve"> </w:instrText>
      </w:r>
      <w:r w:rsidRPr="00B726FB">
        <w:rPr>
          <w:lang w:val="en-GB"/>
        </w:rPr>
        <w:fldChar w:fldCharType="separate"/>
      </w:r>
      <w:bookmarkStart w:id="44" w:name="ABSSNorm"/>
      <w:r>
        <w:rPr>
          <w:noProof/>
          <w:lang w:val="en-GB"/>
        </w:rPr>
        <w:t>15</w:t>
      </w:r>
      <w:bookmarkEnd w:id="44"/>
      <w:r w:rsidRPr="00B726FB">
        <w:rPr>
          <w:lang w:val="en-GB"/>
        </w:rP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2"/>
        <w:gridCol w:w="3232"/>
      </w:tblGrid>
      <w:tr w:rsidR="001B7348" w:rsidRPr="00B726FB" w14:paraId="2A3D54CF" w14:textId="77777777" w:rsidTr="008425A9">
        <w:tc>
          <w:tcPr>
            <w:tcW w:w="3232" w:type="dxa"/>
          </w:tcPr>
          <w:p w14:paraId="64D58923" w14:textId="77777777" w:rsidR="001B7348" w:rsidRPr="00347716" w:rsidRDefault="009A766F" w:rsidP="008425A9">
            <w:pPr>
              <w:pStyle w:val="TabTextkrper"/>
              <w:tabs>
                <w:tab w:val="left" w:pos="3119"/>
              </w:tabs>
              <w:spacing w:before="600" w:line="240" w:lineRule="auto"/>
              <w:ind w:left="-113"/>
              <w:rPr>
                <w:sz w:val="20"/>
                <w:lang w:val="en-GB"/>
              </w:rPr>
            </w:pPr>
            <w:sdt>
              <w:sdtPr>
                <w:rPr>
                  <w:sz w:val="20"/>
                  <w:lang w:val="en-GB"/>
                </w:rPr>
                <w:alias w:val="Validation"/>
                <w:tag w:val="Validation"/>
                <w:id w:val="134571595"/>
                <w:placeholder>
                  <w:docPart w:val="68769EDBF5464A7A9A8BB68AD7FC3FB7"/>
                </w:placeholder>
                <w:dataBinding w:prefixMappings="xmlns:ns0='http://purl.org/dc/elements/1.1/' xmlns:ns1='http://schemas.openxmlformats.org/package/2006/metadata/core-properties' " w:xpath="/ns1:coreProperties[1]/ns1:keywords[1]" w:storeItemID="{6C3C8BC8-F283-45AE-878A-BAB7291924A1}"/>
                <w:text w:multiLine="1"/>
              </w:sdtPr>
              <w:sdtEndPr/>
              <w:sdtContent>
                <w:r w:rsidR="001B7348">
                  <w:rPr>
                    <w:sz w:val="20"/>
                    <w:lang w:val="en-GB"/>
                  </w:rPr>
                  <w:t>gia maWaraZe</w:t>
                </w:r>
              </w:sdtContent>
            </w:sdt>
          </w:p>
        </w:tc>
        <w:tc>
          <w:tcPr>
            <w:tcW w:w="3232" w:type="dxa"/>
          </w:tcPr>
          <w:p w14:paraId="6EFAE558" w14:textId="365D043C" w:rsidR="001B7348" w:rsidRPr="00347716" w:rsidRDefault="009A766F" w:rsidP="008425A9">
            <w:pPr>
              <w:pStyle w:val="TabTextkrper"/>
              <w:tabs>
                <w:tab w:val="left" w:pos="3119"/>
              </w:tabs>
              <w:spacing w:before="600" w:line="240" w:lineRule="auto"/>
              <w:rPr>
                <w:sz w:val="20"/>
                <w:lang w:val="en-GB"/>
              </w:rPr>
            </w:pPr>
            <w:sdt>
              <w:sdtPr>
                <w:rPr>
                  <w:sz w:val="20"/>
                  <w:lang w:val="en-GB"/>
                </w:rPr>
                <w:alias w:val="Responsable"/>
                <w:tag w:val=""/>
                <w:id w:val="303831555"/>
                <w:placeholder>
                  <w:docPart w:val="484DC97B2B294AF8A656C1EAABEAAC51"/>
                </w:placeholder>
                <w:dataBinding w:prefixMappings="xmlns:ns0='http://schemas.microsoft.com/office/2006/coverPageProps' " w:xpath="/ns0:CoverPageProperties[1]/ns0:CompanyFax[1]" w:storeItemID="{55AF091B-3C7A-41E3-B477-F2FDAA23CFDA}"/>
                <w:text w:multiLine="1"/>
              </w:sdtPr>
              <w:sdtEndPr/>
              <w:sdtContent>
                <w:r w:rsidR="001B7348">
                  <w:rPr>
                    <w:sz w:val="20"/>
                    <w:lang w:val="en-GB"/>
                  </w:rPr>
                  <w:t>giorgi javaxiSvili</w:t>
                </w:r>
              </w:sdtContent>
            </w:sdt>
          </w:p>
        </w:tc>
      </w:tr>
      <w:tr w:rsidR="001B7348" w:rsidRPr="00B726FB" w14:paraId="00EBA3CA" w14:textId="77777777" w:rsidTr="008425A9">
        <w:tc>
          <w:tcPr>
            <w:tcW w:w="3232" w:type="dxa"/>
          </w:tcPr>
          <w:p w14:paraId="0DEB5C26" w14:textId="77777777" w:rsidR="001B7348" w:rsidRPr="00347716" w:rsidRDefault="009A766F" w:rsidP="008425A9">
            <w:pPr>
              <w:pStyle w:val="TabTextkrper"/>
              <w:tabs>
                <w:tab w:val="left" w:pos="3119"/>
              </w:tabs>
              <w:ind w:left="-113"/>
              <w:rPr>
                <w:sz w:val="20"/>
                <w:lang w:val="en-GB"/>
              </w:rPr>
            </w:pPr>
            <w:sdt>
              <w:sdtPr>
                <w:rPr>
                  <w:szCs w:val="18"/>
                  <w:lang w:val="en-GB"/>
                </w:rPr>
                <w:alias w:val="Fonction validation"/>
                <w:tag w:val="Fonction validation"/>
                <w:id w:val="134571618"/>
                <w:placeholder>
                  <w:docPart w:val="C83C260786514F3BA3E6A24FFFB68FE0"/>
                </w:placeholder>
                <w:dataBinding w:prefixMappings="xmlns:ns0='http://schemas.microsoft.com/office/2006/coverPageProps' " w:xpath="/ns0:CoverPageProperties[1]/ns0:CompanyEmail[1]" w:storeItemID="{55AF091B-3C7A-41E3-B477-F2FDAA23CFDA}"/>
                <w:text w:multiLine="1"/>
              </w:sdtPr>
              <w:sdtEndPr/>
              <w:sdtContent>
                <w:r w:rsidR="001B7348" w:rsidRPr="00347716">
                  <w:rPr>
                    <w:szCs w:val="18"/>
                    <w:lang w:val="en-GB"/>
                  </w:rPr>
                  <w:t>proeqtis menejeri</w:t>
                </w:r>
              </w:sdtContent>
            </w:sdt>
          </w:p>
        </w:tc>
        <w:tc>
          <w:tcPr>
            <w:tcW w:w="3232" w:type="dxa"/>
          </w:tcPr>
          <w:p w14:paraId="193AD435" w14:textId="77777777" w:rsidR="001B7348" w:rsidRPr="00347716" w:rsidRDefault="009A766F" w:rsidP="008425A9">
            <w:pPr>
              <w:pStyle w:val="TabTextkrper"/>
              <w:tabs>
                <w:tab w:val="left" w:pos="3119"/>
              </w:tabs>
              <w:rPr>
                <w:sz w:val="20"/>
                <w:lang w:val="en-GB"/>
              </w:rPr>
            </w:pPr>
            <w:sdt>
              <w:sdtPr>
                <w:rPr>
                  <w:szCs w:val="18"/>
                  <w:lang w:val="en-GB"/>
                </w:rPr>
                <w:alias w:val="Fonction du responsable"/>
                <w:tag w:val=""/>
                <w:id w:val="1551114415"/>
                <w:placeholder>
                  <w:docPart w:val="AB9932C5FB6343538DEF5EB39CB96840"/>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1B7348" w:rsidRPr="00347716">
                  <w:rPr>
                    <w:szCs w:val="18"/>
                    <w:lang w:val="en-GB"/>
                  </w:rPr>
                  <w:t>teqnikuri koordinatori</w:t>
                </w:r>
              </w:sdtContent>
            </w:sdt>
          </w:p>
        </w:tc>
      </w:tr>
    </w:tbl>
    <w:p w14:paraId="3FFECEE8" w14:textId="77777777" w:rsidR="008B58D0" w:rsidRDefault="008B58D0" w:rsidP="00DF3ECD">
      <w:pPr>
        <w:pStyle w:val="TabTextkrper"/>
        <w:rPr>
          <w:sz w:val="16"/>
          <w:szCs w:val="16"/>
        </w:rPr>
      </w:pPr>
    </w:p>
    <w:p w14:paraId="45AD04DE" w14:textId="77777777" w:rsidR="001B7348" w:rsidRDefault="001B7348" w:rsidP="00DF3ECD">
      <w:pPr>
        <w:pStyle w:val="TabTextkrper"/>
        <w:rPr>
          <w:sz w:val="16"/>
          <w:szCs w:val="16"/>
        </w:rPr>
      </w:pPr>
    </w:p>
    <w:p w14:paraId="420C20F8" w14:textId="77777777" w:rsidR="001B7348" w:rsidRPr="002B1CEF" w:rsidRDefault="001B7348" w:rsidP="00DF3ECD">
      <w:pPr>
        <w:pStyle w:val="TabTextkrper"/>
        <w:rPr>
          <w:sz w:val="16"/>
          <w:szCs w:val="16"/>
        </w:rPr>
      </w:pPr>
    </w:p>
    <w:p w14:paraId="2EFF687E" w14:textId="77777777" w:rsidR="00962266" w:rsidRPr="002B1CEF" w:rsidRDefault="00962266" w:rsidP="00DF3ECD">
      <w:pPr>
        <w:pStyle w:val="TabTextkrper"/>
        <w:rPr>
          <w:sz w:val="16"/>
          <w:szCs w:val="16"/>
        </w:rPr>
        <w:sectPr w:rsidR="00962266" w:rsidRPr="002B1CEF" w:rsidSect="000519B0">
          <w:headerReference w:type="default" r:id="rId21"/>
          <w:footerReference w:type="default" r:id="rId22"/>
          <w:pgSz w:w="11906" w:h="16838" w:code="9"/>
          <w:pgMar w:top="2041" w:right="964" w:bottom="1304" w:left="1503" w:header="737" w:footer="680" w:gutter="0"/>
          <w:pgNumType w:start="1"/>
          <w:cols w:space="720"/>
          <w:docGrid w:linePitch="272"/>
        </w:sectPr>
      </w:pPr>
    </w:p>
    <w:p w14:paraId="678841A4" w14:textId="75C4EB0B" w:rsidR="00962266" w:rsidRPr="003E15D0" w:rsidRDefault="003E15D0" w:rsidP="00962266">
      <w:pPr>
        <w:pStyle w:val="Title"/>
        <w:spacing w:before="720"/>
        <w:rPr>
          <w:sz w:val="28"/>
          <w:szCs w:val="28"/>
          <w:lang w:val="en-GB"/>
        </w:rPr>
      </w:pPr>
      <w:r>
        <w:rPr>
          <w:sz w:val="28"/>
          <w:szCs w:val="28"/>
          <w:lang w:val="en-GB"/>
        </w:rPr>
        <w:lastRenderedPageBreak/>
        <w:t>danarTebi</w:t>
      </w:r>
    </w:p>
    <w:p w14:paraId="42938F56" w14:textId="77777777" w:rsidR="00962266" w:rsidRDefault="00962266">
      <w:pPr>
        <w:spacing w:line="240" w:lineRule="auto"/>
        <w:rPr>
          <w:sz w:val="24"/>
          <w:szCs w:val="24"/>
          <w:lang w:val="en-GB"/>
        </w:rPr>
      </w:pPr>
      <w:r>
        <w:rPr>
          <w:sz w:val="24"/>
          <w:szCs w:val="24"/>
          <w:lang w:val="en-GB"/>
        </w:rPr>
        <w:br w:type="page"/>
      </w:r>
    </w:p>
    <w:p w14:paraId="7ED0E627" w14:textId="77777777" w:rsidR="00962266" w:rsidRDefault="00962266" w:rsidP="00962266">
      <w:pPr>
        <w:pStyle w:val="BodyText"/>
        <w:spacing w:before="720"/>
        <w:ind w:left="0"/>
        <w:rPr>
          <w:sz w:val="24"/>
          <w:szCs w:val="24"/>
          <w:lang w:val="en-GB"/>
        </w:rPr>
      </w:pPr>
    </w:p>
    <w:p w14:paraId="55A01C69" w14:textId="77777777" w:rsidR="001B7348" w:rsidRDefault="001B7348" w:rsidP="00962266">
      <w:pPr>
        <w:pStyle w:val="BodyText"/>
        <w:spacing w:before="720"/>
        <w:ind w:left="0"/>
        <w:rPr>
          <w:b/>
          <w:lang w:val="en-GB"/>
        </w:rPr>
      </w:pPr>
    </w:p>
    <w:p w14:paraId="714B302E" w14:textId="06AA6D12" w:rsidR="00B87C2F" w:rsidRDefault="003E15D0" w:rsidP="001B7348">
      <w:pPr>
        <w:pStyle w:val="BodyText"/>
        <w:spacing w:before="120"/>
        <w:ind w:left="0"/>
        <w:rPr>
          <w:b/>
          <w:lang w:val="en-GB"/>
        </w:rPr>
      </w:pPr>
      <w:r w:rsidRPr="00026719">
        <w:rPr>
          <w:b/>
          <w:lang w:val="en-GB"/>
        </w:rPr>
        <w:t>danarTi</w:t>
      </w:r>
      <w:r w:rsidR="00962266" w:rsidRPr="00026719">
        <w:rPr>
          <w:b/>
          <w:lang w:val="en-GB"/>
        </w:rPr>
        <w:t xml:space="preserve"> </w:t>
      </w:r>
      <w:r w:rsidR="00962266" w:rsidRPr="00F94B8F">
        <w:rPr>
          <w:rFonts w:ascii="Arial" w:hAnsi="Arial"/>
          <w:b/>
          <w:lang w:val="en-GB"/>
        </w:rPr>
        <w:t>A</w:t>
      </w:r>
      <w:r w:rsidR="00962266" w:rsidRPr="00026719">
        <w:rPr>
          <w:b/>
          <w:lang w:val="en-GB"/>
        </w:rPr>
        <w:t xml:space="preserve">: </w:t>
      </w:r>
      <w:r w:rsidRPr="00026719">
        <w:rPr>
          <w:b/>
          <w:lang w:val="en-GB"/>
        </w:rPr>
        <w:t>naxazebi</w:t>
      </w:r>
    </w:p>
    <w:p w14:paraId="4B0D17DD" w14:textId="77777777" w:rsidR="009A766F" w:rsidRDefault="00B87C2F">
      <w:pPr>
        <w:spacing w:line="240" w:lineRule="auto"/>
        <w:rPr>
          <w:b/>
          <w:lang w:val="en-GB"/>
        </w:rPr>
        <w:sectPr w:rsidR="009A766F" w:rsidSect="000519B0">
          <w:footerReference w:type="default" r:id="rId23"/>
          <w:pgSz w:w="11906" w:h="16838" w:code="9"/>
          <w:pgMar w:top="2041" w:right="964" w:bottom="1304" w:left="1503" w:header="737" w:footer="680" w:gutter="0"/>
          <w:pgNumType w:start="1"/>
          <w:cols w:space="720"/>
          <w:docGrid w:linePitch="272"/>
        </w:sectPr>
      </w:pPr>
      <w:r>
        <w:rPr>
          <w:b/>
          <w:lang w:val="en-GB"/>
        </w:rPr>
        <w:br w:type="page"/>
      </w:r>
    </w:p>
    <w:p w14:paraId="5326FBAE" w14:textId="77777777" w:rsidR="00B87C2F" w:rsidRDefault="00B87C2F">
      <w:pPr>
        <w:spacing w:line="240" w:lineRule="auto"/>
        <w:rPr>
          <w:b/>
          <w:lang w:val="en-GB"/>
        </w:rPr>
      </w:pPr>
    </w:p>
    <w:p w14:paraId="15804A35" w14:textId="48CBF46D" w:rsidR="00B87C2F" w:rsidRDefault="00B87C2F" w:rsidP="00B87C2F">
      <w:pPr>
        <w:spacing w:line="240" w:lineRule="auto"/>
        <w:jc w:val="center"/>
        <w:rPr>
          <w:sz w:val="24"/>
          <w:szCs w:val="24"/>
          <w:lang w:val="en-GB"/>
        </w:rPr>
      </w:pPr>
      <w:r>
        <w:rPr>
          <w:noProof/>
          <w:sz w:val="24"/>
          <w:szCs w:val="24"/>
          <w:lang w:val="en-GB"/>
        </w:rPr>
        <w:drawing>
          <wp:inline distT="0" distB="0" distL="0" distR="0" wp14:anchorId="079A159F" wp14:editId="3AAB4373">
            <wp:extent cx="8764053" cy="12407462"/>
            <wp:effectExtent l="0" t="0" r="0" b="0"/>
            <wp:docPr id="19075026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502693" name="Picture 190750269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782063" cy="12432959"/>
                    </a:xfrm>
                    <a:prstGeom prst="rect">
                      <a:avLst/>
                    </a:prstGeom>
                  </pic:spPr>
                </pic:pic>
              </a:graphicData>
            </a:graphic>
          </wp:inline>
        </w:drawing>
      </w:r>
    </w:p>
    <w:p w14:paraId="57475384" w14:textId="24CB95E5" w:rsidR="009A766F" w:rsidRDefault="009A766F">
      <w:pPr>
        <w:spacing w:line="240" w:lineRule="auto"/>
        <w:rPr>
          <w:sz w:val="24"/>
          <w:szCs w:val="24"/>
          <w:lang w:val="en-GB"/>
        </w:rPr>
        <w:sectPr w:rsidR="009A766F" w:rsidSect="009A766F">
          <w:pgSz w:w="16834" w:h="23818" w:code="8"/>
          <w:pgMar w:top="2045" w:right="965" w:bottom="1310" w:left="1498" w:header="734" w:footer="677" w:gutter="0"/>
          <w:pgNumType w:start="1"/>
          <w:cols w:space="720"/>
          <w:docGrid w:linePitch="272"/>
        </w:sectPr>
      </w:pPr>
    </w:p>
    <w:p w14:paraId="10813B48" w14:textId="77777777" w:rsidR="00383E9F" w:rsidRDefault="00383E9F" w:rsidP="009A766F">
      <w:pPr>
        <w:spacing w:line="240" w:lineRule="auto"/>
        <w:rPr>
          <w:sz w:val="24"/>
          <w:szCs w:val="24"/>
          <w:lang w:val="en-GB"/>
        </w:rPr>
      </w:pPr>
    </w:p>
    <w:p w14:paraId="485A99EA" w14:textId="77777777" w:rsidR="00383E9F" w:rsidRDefault="00383E9F">
      <w:pPr>
        <w:spacing w:line="240" w:lineRule="auto"/>
        <w:rPr>
          <w:sz w:val="24"/>
          <w:szCs w:val="24"/>
          <w:lang w:val="en-GB"/>
        </w:rPr>
      </w:pPr>
    </w:p>
    <w:p w14:paraId="7A650759" w14:textId="29752568" w:rsidR="00383E9F" w:rsidRDefault="00B87C2F" w:rsidP="009A766F">
      <w:pPr>
        <w:spacing w:line="240" w:lineRule="auto"/>
        <w:jc w:val="center"/>
        <w:rPr>
          <w:sz w:val="24"/>
          <w:szCs w:val="24"/>
          <w:lang w:val="en-GB"/>
        </w:rPr>
      </w:pPr>
      <w:r>
        <w:rPr>
          <w:noProof/>
          <w:sz w:val="24"/>
          <w:szCs w:val="24"/>
          <w:lang w:val="en-GB"/>
        </w:rPr>
        <w:drawing>
          <wp:inline distT="0" distB="0" distL="0" distR="0" wp14:anchorId="0E28BFE1" wp14:editId="6F9F908C">
            <wp:extent cx="7346731" cy="5193848"/>
            <wp:effectExtent l="0" t="0" r="6985" b="6985"/>
            <wp:docPr id="2441253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25376" name="Picture 244125376"/>
                    <pic:cNvPicPr/>
                  </pic:nvPicPr>
                  <pic:blipFill>
                    <a:blip r:embed="rId25">
                      <a:extLst>
                        <a:ext uri="{28A0092B-C50C-407E-A947-70E740481C1C}">
                          <a14:useLocalDpi xmlns:a14="http://schemas.microsoft.com/office/drawing/2010/main" val="0"/>
                        </a:ext>
                      </a:extLst>
                    </a:blip>
                    <a:stretch>
                      <a:fillRect/>
                    </a:stretch>
                  </pic:blipFill>
                  <pic:spPr>
                    <a:xfrm>
                      <a:off x="0" y="0"/>
                      <a:ext cx="7363869" cy="5205964"/>
                    </a:xfrm>
                    <a:prstGeom prst="rect">
                      <a:avLst/>
                    </a:prstGeom>
                  </pic:spPr>
                </pic:pic>
              </a:graphicData>
            </a:graphic>
          </wp:inline>
        </w:drawing>
      </w:r>
    </w:p>
    <w:p w14:paraId="57794358" w14:textId="77777777" w:rsidR="009A766F" w:rsidRDefault="00962266">
      <w:pPr>
        <w:spacing w:line="240" w:lineRule="auto"/>
        <w:rPr>
          <w:sz w:val="24"/>
          <w:szCs w:val="24"/>
          <w:lang w:val="en-GB"/>
        </w:rPr>
        <w:sectPr w:rsidR="009A766F" w:rsidSect="009A766F">
          <w:pgSz w:w="16834" w:h="11909" w:orient="landscape" w:code="9"/>
          <w:pgMar w:top="1498" w:right="2045" w:bottom="965" w:left="1310" w:header="734" w:footer="677" w:gutter="0"/>
          <w:pgNumType w:start="1"/>
          <w:cols w:space="720"/>
          <w:docGrid w:linePitch="272"/>
        </w:sectPr>
      </w:pPr>
      <w:r>
        <w:rPr>
          <w:sz w:val="24"/>
          <w:szCs w:val="24"/>
          <w:lang w:val="en-GB"/>
        </w:rPr>
        <w:br w:type="page"/>
      </w:r>
    </w:p>
    <w:p w14:paraId="71479839" w14:textId="77777777" w:rsidR="001B7348" w:rsidRDefault="001B7348" w:rsidP="001B7348">
      <w:pPr>
        <w:pStyle w:val="BodyText"/>
        <w:spacing w:before="360" w:after="120"/>
        <w:ind w:left="0"/>
        <w:jc w:val="left"/>
        <w:rPr>
          <w:b/>
        </w:rPr>
      </w:pPr>
    </w:p>
    <w:p w14:paraId="6C432414" w14:textId="41478F0C" w:rsidR="00F94B8F" w:rsidRDefault="003E15D0" w:rsidP="00383E9F">
      <w:pPr>
        <w:pStyle w:val="BodyText"/>
        <w:spacing w:before="360" w:after="360"/>
        <w:ind w:left="0"/>
        <w:jc w:val="left"/>
        <w:rPr>
          <w:b/>
          <w:lang w:val="en-GB"/>
        </w:rPr>
      </w:pPr>
      <w:r w:rsidRPr="00BF105F">
        <w:rPr>
          <w:b/>
        </w:rPr>
        <w:t>danarTi</w:t>
      </w:r>
      <w:r w:rsidR="00962266" w:rsidRPr="00BF105F">
        <w:rPr>
          <w:b/>
          <w:lang w:val="en-GB"/>
        </w:rPr>
        <w:t xml:space="preserve"> </w:t>
      </w:r>
      <w:r w:rsidR="00962266" w:rsidRPr="00F94B8F">
        <w:rPr>
          <w:rFonts w:ascii="Arial" w:hAnsi="Arial"/>
          <w:b/>
          <w:lang w:val="en-GB"/>
        </w:rPr>
        <w:t>B</w:t>
      </w:r>
      <w:r w:rsidR="00962266" w:rsidRPr="00BF105F">
        <w:rPr>
          <w:b/>
          <w:lang w:val="en-GB"/>
        </w:rPr>
        <w:t xml:space="preserve">: </w:t>
      </w:r>
      <w:r w:rsidRPr="00BF105F">
        <w:rPr>
          <w:b/>
          <w:lang w:val="en-GB"/>
        </w:rPr>
        <w:t>xarjTaRricxva</w:t>
      </w:r>
    </w:p>
    <w:tbl>
      <w:tblPr>
        <w:tblW w:w="9344" w:type="dxa"/>
        <w:tblLook w:val="04A0" w:firstRow="1" w:lastRow="0" w:firstColumn="1" w:lastColumn="0" w:noHBand="0" w:noVBand="1"/>
      </w:tblPr>
      <w:tblGrid>
        <w:gridCol w:w="547"/>
        <w:gridCol w:w="4137"/>
        <w:gridCol w:w="1167"/>
        <w:gridCol w:w="1030"/>
        <w:gridCol w:w="1141"/>
        <w:gridCol w:w="1414"/>
      </w:tblGrid>
      <w:tr w:rsidR="00383E9F" w:rsidRPr="00383E9F" w14:paraId="206DA0DC" w14:textId="77777777" w:rsidTr="00383E9F">
        <w:trPr>
          <w:trHeight w:val="893"/>
        </w:trPr>
        <w:tc>
          <w:tcPr>
            <w:tcW w:w="554"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E87073"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N°</w:t>
            </w:r>
          </w:p>
        </w:tc>
        <w:tc>
          <w:tcPr>
            <w:tcW w:w="4207" w:type="dxa"/>
            <w:tcBorders>
              <w:top w:val="single" w:sz="4" w:space="0" w:color="auto"/>
              <w:left w:val="nil"/>
              <w:bottom w:val="single" w:sz="4" w:space="0" w:color="auto"/>
              <w:right w:val="single" w:sz="4" w:space="0" w:color="auto"/>
            </w:tcBorders>
            <w:shd w:val="clear" w:color="000000" w:fill="D9D9D9"/>
            <w:noWrap/>
            <w:vAlign w:val="center"/>
            <w:hideMark/>
          </w:tcPr>
          <w:p w14:paraId="342EAD0A"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samuSaos dasaxeleba</w:t>
            </w:r>
          </w:p>
        </w:tc>
        <w:tc>
          <w:tcPr>
            <w:tcW w:w="1092" w:type="dxa"/>
            <w:tcBorders>
              <w:top w:val="single" w:sz="4" w:space="0" w:color="auto"/>
              <w:left w:val="nil"/>
              <w:bottom w:val="single" w:sz="4" w:space="0" w:color="auto"/>
              <w:right w:val="single" w:sz="4" w:space="0" w:color="auto"/>
            </w:tcBorders>
            <w:shd w:val="clear" w:color="000000" w:fill="D9D9D9"/>
            <w:noWrap/>
            <w:vAlign w:val="center"/>
            <w:hideMark/>
          </w:tcPr>
          <w:p w14:paraId="7DB13A7C"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raodenoba</w:t>
            </w:r>
          </w:p>
        </w:tc>
        <w:tc>
          <w:tcPr>
            <w:tcW w:w="897" w:type="dxa"/>
            <w:tcBorders>
              <w:top w:val="single" w:sz="4" w:space="0" w:color="auto"/>
              <w:left w:val="nil"/>
              <w:bottom w:val="single" w:sz="4" w:space="0" w:color="auto"/>
              <w:right w:val="single" w:sz="4" w:space="0" w:color="auto"/>
            </w:tcBorders>
            <w:shd w:val="clear" w:color="000000" w:fill="D9D9D9"/>
            <w:noWrap/>
            <w:vAlign w:val="center"/>
            <w:hideMark/>
          </w:tcPr>
          <w:p w14:paraId="131DAFCB"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ganz.erT.</w:t>
            </w:r>
          </w:p>
        </w:tc>
        <w:tc>
          <w:tcPr>
            <w:tcW w:w="1157" w:type="dxa"/>
            <w:tcBorders>
              <w:top w:val="single" w:sz="4" w:space="0" w:color="auto"/>
              <w:left w:val="nil"/>
              <w:bottom w:val="single" w:sz="4" w:space="0" w:color="auto"/>
              <w:right w:val="single" w:sz="4" w:space="0" w:color="auto"/>
            </w:tcBorders>
            <w:shd w:val="clear" w:color="000000" w:fill="D9D9D9"/>
            <w:vAlign w:val="center"/>
            <w:hideMark/>
          </w:tcPr>
          <w:p w14:paraId="74EDC540"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erTeulis fasi dRg-s gareSe [lari]</w:t>
            </w:r>
          </w:p>
        </w:tc>
        <w:tc>
          <w:tcPr>
            <w:tcW w:w="1435" w:type="dxa"/>
            <w:tcBorders>
              <w:top w:val="single" w:sz="4" w:space="0" w:color="auto"/>
              <w:left w:val="nil"/>
              <w:bottom w:val="single" w:sz="4" w:space="0" w:color="auto"/>
              <w:right w:val="single" w:sz="4" w:space="0" w:color="auto"/>
            </w:tcBorders>
            <w:shd w:val="clear" w:color="000000" w:fill="D9D9D9"/>
            <w:vAlign w:val="center"/>
            <w:hideMark/>
          </w:tcPr>
          <w:p w14:paraId="60B52587"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jamuri fasi, dRg-s gareSe</w:t>
            </w:r>
            <w:r w:rsidRPr="00383E9F">
              <w:rPr>
                <w:rFonts w:cs="Calibri"/>
                <w:b/>
                <w:sz w:val="18"/>
                <w:szCs w:val="18"/>
                <w:lang w:val="en-US" w:eastAsia="en-US"/>
              </w:rPr>
              <w:br/>
              <w:t>[lari]</w:t>
            </w:r>
          </w:p>
        </w:tc>
      </w:tr>
      <w:tr w:rsidR="00383E9F" w:rsidRPr="00383E9F" w14:paraId="00481345" w14:textId="77777777" w:rsidTr="00383E9F">
        <w:trPr>
          <w:trHeight w:val="440"/>
        </w:trPr>
        <w:tc>
          <w:tcPr>
            <w:tcW w:w="554" w:type="dxa"/>
            <w:tcBorders>
              <w:top w:val="nil"/>
              <w:left w:val="single" w:sz="4" w:space="0" w:color="auto"/>
              <w:bottom w:val="single" w:sz="4" w:space="0" w:color="auto"/>
              <w:right w:val="single" w:sz="4" w:space="0" w:color="auto"/>
            </w:tcBorders>
            <w:shd w:val="clear" w:color="000000" w:fill="D9D9D9"/>
            <w:noWrap/>
            <w:vAlign w:val="center"/>
            <w:hideMark/>
          </w:tcPr>
          <w:p w14:paraId="28C0D238"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1</w:t>
            </w:r>
          </w:p>
        </w:tc>
        <w:tc>
          <w:tcPr>
            <w:tcW w:w="4207" w:type="dxa"/>
            <w:tcBorders>
              <w:top w:val="nil"/>
              <w:left w:val="nil"/>
              <w:bottom w:val="single" w:sz="4" w:space="0" w:color="auto"/>
              <w:right w:val="nil"/>
            </w:tcBorders>
            <w:shd w:val="clear" w:color="000000" w:fill="D9D9D9"/>
            <w:vAlign w:val="center"/>
            <w:hideMark/>
          </w:tcPr>
          <w:p w14:paraId="084D6DF6"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mobilizaciis da demobilizaciis samuSaoebi</w:t>
            </w:r>
          </w:p>
        </w:tc>
        <w:tc>
          <w:tcPr>
            <w:tcW w:w="1092" w:type="dxa"/>
            <w:tcBorders>
              <w:top w:val="nil"/>
              <w:left w:val="nil"/>
              <w:bottom w:val="single" w:sz="4" w:space="0" w:color="auto"/>
              <w:right w:val="nil"/>
            </w:tcBorders>
            <w:shd w:val="clear" w:color="000000" w:fill="D9D9D9"/>
            <w:noWrap/>
            <w:vAlign w:val="center"/>
            <w:hideMark/>
          </w:tcPr>
          <w:p w14:paraId="1D803203"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 </w:t>
            </w:r>
          </w:p>
        </w:tc>
        <w:tc>
          <w:tcPr>
            <w:tcW w:w="897" w:type="dxa"/>
            <w:tcBorders>
              <w:top w:val="nil"/>
              <w:left w:val="nil"/>
              <w:bottom w:val="single" w:sz="4" w:space="0" w:color="auto"/>
              <w:right w:val="nil"/>
            </w:tcBorders>
            <w:shd w:val="clear" w:color="000000" w:fill="D9D9D9"/>
            <w:noWrap/>
            <w:vAlign w:val="center"/>
            <w:hideMark/>
          </w:tcPr>
          <w:p w14:paraId="5A0B670B"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 </w:t>
            </w:r>
          </w:p>
        </w:tc>
        <w:tc>
          <w:tcPr>
            <w:tcW w:w="1157" w:type="dxa"/>
            <w:tcBorders>
              <w:top w:val="nil"/>
              <w:left w:val="nil"/>
              <w:bottom w:val="single" w:sz="4" w:space="0" w:color="auto"/>
              <w:right w:val="nil"/>
            </w:tcBorders>
            <w:shd w:val="clear" w:color="000000" w:fill="D9D9D9"/>
            <w:noWrap/>
            <w:vAlign w:val="center"/>
            <w:hideMark/>
          </w:tcPr>
          <w:p w14:paraId="027CF58E" w14:textId="77777777" w:rsidR="00383E9F" w:rsidRPr="00383E9F" w:rsidRDefault="00383E9F" w:rsidP="00383E9F">
            <w:pPr>
              <w:spacing w:line="240" w:lineRule="auto"/>
              <w:jc w:val="center"/>
              <w:rPr>
                <w:rFonts w:ascii="Arial" w:hAnsi="Arial"/>
                <w:b/>
                <w:lang w:val="en-US" w:eastAsia="en-US"/>
              </w:rPr>
            </w:pPr>
            <w:r w:rsidRPr="00383E9F">
              <w:rPr>
                <w:rFonts w:ascii="Arial" w:hAnsi="Arial"/>
                <w:b/>
                <w:lang w:val="en-US" w:eastAsia="en-US"/>
              </w:rPr>
              <w:t> </w:t>
            </w:r>
          </w:p>
        </w:tc>
        <w:tc>
          <w:tcPr>
            <w:tcW w:w="1435" w:type="dxa"/>
            <w:tcBorders>
              <w:top w:val="nil"/>
              <w:left w:val="nil"/>
              <w:bottom w:val="single" w:sz="4" w:space="0" w:color="auto"/>
              <w:right w:val="single" w:sz="4" w:space="0" w:color="auto"/>
            </w:tcBorders>
            <w:shd w:val="clear" w:color="000000" w:fill="D9D9D9"/>
            <w:noWrap/>
            <w:vAlign w:val="center"/>
            <w:hideMark/>
          </w:tcPr>
          <w:p w14:paraId="0EE4F2EC" w14:textId="77777777" w:rsidR="00383E9F" w:rsidRPr="00383E9F" w:rsidRDefault="00383E9F" w:rsidP="00383E9F">
            <w:pPr>
              <w:spacing w:line="240" w:lineRule="auto"/>
              <w:jc w:val="center"/>
              <w:rPr>
                <w:rFonts w:ascii="Arial" w:hAnsi="Arial"/>
                <w:b/>
                <w:lang w:val="en-US" w:eastAsia="en-US"/>
              </w:rPr>
            </w:pPr>
            <w:r w:rsidRPr="00383E9F">
              <w:rPr>
                <w:rFonts w:ascii="Arial" w:hAnsi="Arial"/>
                <w:b/>
                <w:lang w:val="en-US" w:eastAsia="en-US"/>
              </w:rPr>
              <w:t> </w:t>
            </w:r>
          </w:p>
        </w:tc>
      </w:tr>
      <w:tr w:rsidR="00383E9F" w:rsidRPr="00383E9F" w14:paraId="08893D6C" w14:textId="77777777" w:rsidTr="00383E9F">
        <w:trPr>
          <w:trHeight w:val="440"/>
        </w:trPr>
        <w:tc>
          <w:tcPr>
            <w:tcW w:w="554" w:type="dxa"/>
            <w:tcBorders>
              <w:top w:val="nil"/>
              <w:left w:val="single" w:sz="4" w:space="0" w:color="auto"/>
              <w:bottom w:val="single" w:sz="4" w:space="0" w:color="auto"/>
              <w:right w:val="single" w:sz="4" w:space="0" w:color="auto"/>
            </w:tcBorders>
            <w:shd w:val="clear" w:color="000000" w:fill="FFFFFF"/>
            <w:noWrap/>
            <w:vAlign w:val="center"/>
            <w:hideMark/>
          </w:tcPr>
          <w:p w14:paraId="6817E5C7" w14:textId="77777777" w:rsidR="00383E9F" w:rsidRPr="00383E9F" w:rsidRDefault="00383E9F" w:rsidP="00383E9F">
            <w:pPr>
              <w:spacing w:line="240" w:lineRule="auto"/>
              <w:jc w:val="center"/>
              <w:rPr>
                <w:rFonts w:ascii="Arial" w:hAnsi="Arial"/>
                <w:bCs w:val="0"/>
                <w:sz w:val="18"/>
                <w:szCs w:val="18"/>
                <w:lang w:val="en-US" w:eastAsia="en-US"/>
              </w:rPr>
            </w:pPr>
            <w:r w:rsidRPr="00383E9F">
              <w:rPr>
                <w:rFonts w:ascii="Arial" w:hAnsi="Arial"/>
                <w:bCs w:val="0"/>
                <w:sz w:val="18"/>
                <w:szCs w:val="18"/>
                <w:lang w:val="en-US" w:eastAsia="en-US"/>
              </w:rPr>
              <w:t>1.1</w:t>
            </w:r>
          </w:p>
        </w:tc>
        <w:tc>
          <w:tcPr>
            <w:tcW w:w="4207" w:type="dxa"/>
            <w:tcBorders>
              <w:top w:val="nil"/>
              <w:left w:val="nil"/>
              <w:bottom w:val="single" w:sz="4" w:space="0" w:color="auto"/>
              <w:right w:val="single" w:sz="4" w:space="0" w:color="auto"/>
            </w:tcBorders>
            <w:vAlign w:val="center"/>
            <w:hideMark/>
          </w:tcPr>
          <w:p w14:paraId="77D6E778" w14:textId="77777777" w:rsidR="00383E9F" w:rsidRPr="00383E9F" w:rsidRDefault="00383E9F" w:rsidP="00383E9F">
            <w:pPr>
              <w:spacing w:line="240" w:lineRule="auto"/>
              <w:rPr>
                <w:rFonts w:cs="Calibri"/>
                <w:bCs w:val="0"/>
                <w:color w:val="auto"/>
                <w:sz w:val="18"/>
                <w:szCs w:val="18"/>
                <w:lang w:val="en-US" w:eastAsia="en-US"/>
              </w:rPr>
            </w:pPr>
            <w:r w:rsidRPr="00383E9F">
              <w:rPr>
                <w:rFonts w:cs="Calibri"/>
                <w:bCs w:val="0"/>
                <w:color w:val="auto"/>
                <w:sz w:val="18"/>
                <w:szCs w:val="18"/>
                <w:lang w:val="en-US" w:eastAsia="en-US"/>
              </w:rPr>
              <w:t>mobilizacia da demobilizacia sruli aRWurvilobiT</w:t>
            </w:r>
          </w:p>
        </w:tc>
        <w:tc>
          <w:tcPr>
            <w:tcW w:w="1092" w:type="dxa"/>
            <w:tcBorders>
              <w:top w:val="nil"/>
              <w:left w:val="nil"/>
              <w:bottom w:val="single" w:sz="4" w:space="0" w:color="auto"/>
              <w:right w:val="single" w:sz="4" w:space="0" w:color="auto"/>
            </w:tcBorders>
            <w:noWrap/>
            <w:vAlign w:val="center"/>
            <w:hideMark/>
          </w:tcPr>
          <w:p w14:paraId="0A7AEF91"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1</w:t>
            </w:r>
          </w:p>
        </w:tc>
        <w:tc>
          <w:tcPr>
            <w:tcW w:w="897" w:type="dxa"/>
            <w:tcBorders>
              <w:top w:val="nil"/>
              <w:left w:val="nil"/>
              <w:bottom w:val="single" w:sz="4" w:space="0" w:color="auto"/>
              <w:right w:val="single" w:sz="4" w:space="0" w:color="auto"/>
            </w:tcBorders>
            <w:vAlign w:val="center"/>
            <w:hideMark/>
          </w:tcPr>
          <w:p w14:paraId="294542A7"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jamuri Tanxa</w:t>
            </w:r>
          </w:p>
        </w:tc>
        <w:tc>
          <w:tcPr>
            <w:tcW w:w="1157" w:type="dxa"/>
            <w:tcBorders>
              <w:top w:val="nil"/>
              <w:left w:val="nil"/>
              <w:bottom w:val="single" w:sz="4" w:space="0" w:color="auto"/>
              <w:right w:val="single" w:sz="4" w:space="0" w:color="auto"/>
            </w:tcBorders>
            <w:noWrap/>
            <w:vAlign w:val="center"/>
            <w:hideMark/>
          </w:tcPr>
          <w:p w14:paraId="611AC440"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0.00</w:t>
            </w:r>
          </w:p>
        </w:tc>
        <w:tc>
          <w:tcPr>
            <w:tcW w:w="1435" w:type="dxa"/>
            <w:tcBorders>
              <w:top w:val="nil"/>
              <w:left w:val="nil"/>
              <w:bottom w:val="single" w:sz="4" w:space="0" w:color="auto"/>
              <w:right w:val="single" w:sz="4" w:space="0" w:color="auto"/>
            </w:tcBorders>
            <w:noWrap/>
            <w:vAlign w:val="center"/>
            <w:hideMark/>
          </w:tcPr>
          <w:p w14:paraId="5AE7C54F"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0.00</w:t>
            </w:r>
          </w:p>
        </w:tc>
      </w:tr>
      <w:tr w:rsidR="00383E9F" w:rsidRPr="00383E9F" w14:paraId="270DFCF5" w14:textId="77777777" w:rsidTr="00383E9F">
        <w:trPr>
          <w:trHeight w:val="245"/>
        </w:trPr>
        <w:tc>
          <w:tcPr>
            <w:tcW w:w="554" w:type="dxa"/>
            <w:tcBorders>
              <w:top w:val="nil"/>
              <w:left w:val="single" w:sz="4" w:space="0" w:color="auto"/>
              <w:bottom w:val="single" w:sz="4" w:space="0" w:color="auto"/>
              <w:right w:val="single" w:sz="4" w:space="0" w:color="auto"/>
            </w:tcBorders>
            <w:shd w:val="clear" w:color="000000" w:fill="D9D9D9"/>
            <w:noWrap/>
            <w:vAlign w:val="center"/>
            <w:hideMark/>
          </w:tcPr>
          <w:p w14:paraId="140603EC"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2</w:t>
            </w:r>
          </w:p>
        </w:tc>
        <w:tc>
          <w:tcPr>
            <w:tcW w:w="4207" w:type="dxa"/>
            <w:tcBorders>
              <w:top w:val="nil"/>
              <w:left w:val="nil"/>
              <w:bottom w:val="single" w:sz="4" w:space="0" w:color="auto"/>
              <w:right w:val="nil"/>
            </w:tcBorders>
            <w:shd w:val="clear" w:color="000000" w:fill="D9D9D9"/>
            <w:vAlign w:val="center"/>
            <w:hideMark/>
          </w:tcPr>
          <w:p w14:paraId="45D1243D"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geodeziuri agegmva</w:t>
            </w:r>
          </w:p>
        </w:tc>
        <w:tc>
          <w:tcPr>
            <w:tcW w:w="1092" w:type="dxa"/>
            <w:tcBorders>
              <w:top w:val="nil"/>
              <w:left w:val="nil"/>
              <w:bottom w:val="single" w:sz="4" w:space="0" w:color="auto"/>
              <w:right w:val="nil"/>
            </w:tcBorders>
            <w:shd w:val="clear" w:color="000000" w:fill="D9D9D9"/>
            <w:noWrap/>
            <w:vAlign w:val="center"/>
            <w:hideMark/>
          </w:tcPr>
          <w:p w14:paraId="03681826"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 </w:t>
            </w:r>
          </w:p>
        </w:tc>
        <w:tc>
          <w:tcPr>
            <w:tcW w:w="897" w:type="dxa"/>
            <w:tcBorders>
              <w:top w:val="nil"/>
              <w:left w:val="nil"/>
              <w:bottom w:val="single" w:sz="4" w:space="0" w:color="auto"/>
              <w:right w:val="nil"/>
            </w:tcBorders>
            <w:shd w:val="clear" w:color="000000" w:fill="D9D9D9"/>
            <w:noWrap/>
            <w:vAlign w:val="center"/>
            <w:hideMark/>
          </w:tcPr>
          <w:p w14:paraId="4B731111"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 </w:t>
            </w:r>
          </w:p>
        </w:tc>
        <w:tc>
          <w:tcPr>
            <w:tcW w:w="1157" w:type="dxa"/>
            <w:tcBorders>
              <w:top w:val="nil"/>
              <w:left w:val="nil"/>
              <w:bottom w:val="single" w:sz="4" w:space="0" w:color="auto"/>
              <w:right w:val="nil"/>
            </w:tcBorders>
            <w:shd w:val="clear" w:color="000000" w:fill="D9D9D9"/>
            <w:noWrap/>
            <w:vAlign w:val="center"/>
            <w:hideMark/>
          </w:tcPr>
          <w:p w14:paraId="186299E9"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 </w:t>
            </w:r>
          </w:p>
        </w:tc>
        <w:tc>
          <w:tcPr>
            <w:tcW w:w="1435" w:type="dxa"/>
            <w:tcBorders>
              <w:top w:val="nil"/>
              <w:left w:val="nil"/>
              <w:bottom w:val="single" w:sz="4" w:space="0" w:color="auto"/>
              <w:right w:val="single" w:sz="4" w:space="0" w:color="auto"/>
            </w:tcBorders>
            <w:shd w:val="clear" w:color="000000" w:fill="D9D9D9"/>
            <w:noWrap/>
            <w:vAlign w:val="center"/>
            <w:hideMark/>
          </w:tcPr>
          <w:p w14:paraId="19B7463B" w14:textId="77777777" w:rsidR="00383E9F" w:rsidRPr="00383E9F" w:rsidRDefault="00383E9F" w:rsidP="00383E9F">
            <w:pPr>
              <w:spacing w:line="240" w:lineRule="auto"/>
              <w:jc w:val="center"/>
              <w:rPr>
                <w:rFonts w:cs="Calibri"/>
                <w:b/>
                <w:sz w:val="18"/>
                <w:szCs w:val="18"/>
                <w:lang w:val="en-US" w:eastAsia="en-US"/>
              </w:rPr>
            </w:pPr>
            <w:r w:rsidRPr="00383E9F">
              <w:rPr>
                <w:rFonts w:cs="Calibri"/>
                <w:b/>
                <w:sz w:val="18"/>
                <w:szCs w:val="18"/>
                <w:lang w:val="en-US" w:eastAsia="en-US"/>
              </w:rPr>
              <w:t> </w:t>
            </w:r>
          </w:p>
        </w:tc>
      </w:tr>
      <w:tr w:rsidR="00383E9F" w:rsidRPr="00383E9F" w14:paraId="78B3F95D" w14:textId="77777777" w:rsidTr="00383E9F">
        <w:trPr>
          <w:trHeight w:val="245"/>
        </w:trPr>
        <w:tc>
          <w:tcPr>
            <w:tcW w:w="554" w:type="dxa"/>
            <w:tcBorders>
              <w:top w:val="nil"/>
              <w:left w:val="single" w:sz="4" w:space="0" w:color="auto"/>
              <w:bottom w:val="single" w:sz="4" w:space="0" w:color="auto"/>
              <w:right w:val="single" w:sz="4" w:space="0" w:color="auto"/>
            </w:tcBorders>
            <w:shd w:val="clear" w:color="000000" w:fill="FFFFFF"/>
            <w:noWrap/>
            <w:vAlign w:val="center"/>
            <w:hideMark/>
          </w:tcPr>
          <w:p w14:paraId="5EAE0D55" w14:textId="77777777" w:rsidR="00383E9F" w:rsidRPr="00383E9F" w:rsidRDefault="00383E9F" w:rsidP="00383E9F">
            <w:pPr>
              <w:spacing w:line="240" w:lineRule="auto"/>
              <w:jc w:val="center"/>
              <w:rPr>
                <w:rFonts w:ascii="Arial" w:hAnsi="Arial"/>
                <w:bCs w:val="0"/>
                <w:sz w:val="18"/>
                <w:szCs w:val="18"/>
                <w:lang w:val="en-US" w:eastAsia="en-US"/>
              </w:rPr>
            </w:pPr>
            <w:r w:rsidRPr="00383E9F">
              <w:rPr>
                <w:rFonts w:ascii="Arial" w:hAnsi="Arial"/>
                <w:bCs w:val="0"/>
                <w:sz w:val="18"/>
                <w:szCs w:val="18"/>
                <w:lang w:val="en-US" w:eastAsia="en-US"/>
              </w:rPr>
              <w:t>2.1</w:t>
            </w:r>
          </w:p>
        </w:tc>
        <w:tc>
          <w:tcPr>
            <w:tcW w:w="4207" w:type="dxa"/>
            <w:tcBorders>
              <w:top w:val="nil"/>
              <w:left w:val="nil"/>
              <w:bottom w:val="single" w:sz="4" w:space="0" w:color="auto"/>
              <w:right w:val="single" w:sz="4" w:space="0" w:color="auto"/>
            </w:tcBorders>
            <w:shd w:val="clear" w:color="000000" w:fill="FFFFFF"/>
            <w:vAlign w:val="center"/>
            <w:hideMark/>
          </w:tcPr>
          <w:p w14:paraId="564256E9" w14:textId="77777777" w:rsidR="00383E9F" w:rsidRPr="00383E9F" w:rsidRDefault="00383E9F" w:rsidP="00383E9F">
            <w:pPr>
              <w:spacing w:line="240" w:lineRule="auto"/>
              <w:rPr>
                <w:rFonts w:cs="Calibri"/>
                <w:bCs w:val="0"/>
                <w:sz w:val="18"/>
                <w:szCs w:val="18"/>
                <w:lang w:val="en-US" w:eastAsia="en-US"/>
              </w:rPr>
            </w:pPr>
            <w:r w:rsidRPr="00383E9F">
              <w:rPr>
                <w:rFonts w:cs="Calibri"/>
                <w:bCs w:val="0"/>
                <w:sz w:val="18"/>
                <w:szCs w:val="18"/>
                <w:lang w:val="en-US" w:eastAsia="en-US"/>
              </w:rPr>
              <w:t>gvirabis geodeziuri agegmva</w:t>
            </w:r>
          </w:p>
        </w:tc>
        <w:tc>
          <w:tcPr>
            <w:tcW w:w="1092" w:type="dxa"/>
            <w:tcBorders>
              <w:top w:val="nil"/>
              <w:left w:val="nil"/>
              <w:bottom w:val="single" w:sz="4" w:space="0" w:color="auto"/>
              <w:right w:val="single" w:sz="4" w:space="0" w:color="auto"/>
            </w:tcBorders>
            <w:noWrap/>
            <w:vAlign w:val="center"/>
            <w:hideMark/>
          </w:tcPr>
          <w:p w14:paraId="4A0D0B1A"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39600</w:t>
            </w:r>
          </w:p>
        </w:tc>
        <w:tc>
          <w:tcPr>
            <w:tcW w:w="897" w:type="dxa"/>
            <w:tcBorders>
              <w:top w:val="nil"/>
              <w:left w:val="nil"/>
              <w:bottom w:val="single" w:sz="4" w:space="0" w:color="auto"/>
              <w:right w:val="single" w:sz="4" w:space="0" w:color="auto"/>
            </w:tcBorders>
            <w:noWrap/>
            <w:vAlign w:val="center"/>
            <w:hideMark/>
          </w:tcPr>
          <w:p w14:paraId="716FB1D8"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m</w:t>
            </w:r>
          </w:p>
        </w:tc>
        <w:tc>
          <w:tcPr>
            <w:tcW w:w="1157" w:type="dxa"/>
            <w:tcBorders>
              <w:top w:val="nil"/>
              <w:left w:val="nil"/>
              <w:bottom w:val="single" w:sz="4" w:space="0" w:color="auto"/>
              <w:right w:val="single" w:sz="4" w:space="0" w:color="auto"/>
            </w:tcBorders>
            <w:noWrap/>
            <w:vAlign w:val="center"/>
            <w:hideMark/>
          </w:tcPr>
          <w:p w14:paraId="65069DA8"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0.00</w:t>
            </w:r>
          </w:p>
        </w:tc>
        <w:tc>
          <w:tcPr>
            <w:tcW w:w="1435" w:type="dxa"/>
            <w:tcBorders>
              <w:top w:val="nil"/>
              <w:left w:val="nil"/>
              <w:bottom w:val="single" w:sz="4" w:space="0" w:color="auto"/>
              <w:right w:val="single" w:sz="4" w:space="0" w:color="auto"/>
            </w:tcBorders>
            <w:noWrap/>
            <w:vAlign w:val="center"/>
            <w:hideMark/>
          </w:tcPr>
          <w:p w14:paraId="49DB2F57"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0.00</w:t>
            </w:r>
          </w:p>
        </w:tc>
      </w:tr>
      <w:tr w:rsidR="00383E9F" w:rsidRPr="00383E9F" w14:paraId="7C8A2DA9" w14:textId="77777777" w:rsidTr="00383E9F">
        <w:trPr>
          <w:trHeight w:val="245"/>
        </w:trPr>
        <w:tc>
          <w:tcPr>
            <w:tcW w:w="554" w:type="dxa"/>
            <w:tcBorders>
              <w:top w:val="nil"/>
              <w:left w:val="single" w:sz="4" w:space="0" w:color="auto"/>
              <w:bottom w:val="single" w:sz="4" w:space="0" w:color="auto"/>
              <w:right w:val="single" w:sz="4" w:space="0" w:color="auto"/>
            </w:tcBorders>
            <w:shd w:val="clear" w:color="000000" w:fill="D9D9D9"/>
            <w:noWrap/>
            <w:vAlign w:val="center"/>
            <w:hideMark/>
          </w:tcPr>
          <w:p w14:paraId="2B72600B"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3</w:t>
            </w:r>
          </w:p>
        </w:tc>
        <w:tc>
          <w:tcPr>
            <w:tcW w:w="4207" w:type="dxa"/>
            <w:tcBorders>
              <w:top w:val="nil"/>
              <w:left w:val="nil"/>
              <w:bottom w:val="single" w:sz="4" w:space="0" w:color="auto"/>
              <w:right w:val="nil"/>
            </w:tcBorders>
            <w:shd w:val="clear" w:color="000000" w:fill="D9D9D9"/>
            <w:vAlign w:val="center"/>
            <w:hideMark/>
          </w:tcPr>
          <w:p w14:paraId="5DDB5831"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myari wertilebis mowyobis detalebi</w:t>
            </w:r>
          </w:p>
        </w:tc>
        <w:tc>
          <w:tcPr>
            <w:tcW w:w="1092" w:type="dxa"/>
            <w:tcBorders>
              <w:top w:val="nil"/>
              <w:left w:val="nil"/>
              <w:bottom w:val="single" w:sz="4" w:space="0" w:color="auto"/>
              <w:right w:val="nil"/>
            </w:tcBorders>
            <w:shd w:val="clear" w:color="000000" w:fill="D9D9D9"/>
            <w:noWrap/>
            <w:vAlign w:val="center"/>
            <w:hideMark/>
          </w:tcPr>
          <w:p w14:paraId="42D3339B"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 </w:t>
            </w:r>
          </w:p>
        </w:tc>
        <w:tc>
          <w:tcPr>
            <w:tcW w:w="897" w:type="dxa"/>
            <w:tcBorders>
              <w:top w:val="nil"/>
              <w:left w:val="nil"/>
              <w:bottom w:val="single" w:sz="4" w:space="0" w:color="auto"/>
              <w:right w:val="nil"/>
            </w:tcBorders>
            <w:shd w:val="clear" w:color="000000" w:fill="D9D9D9"/>
            <w:noWrap/>
            <w:vAlign w:val="center"/>
            <w:hideMark/>
          </w:tcPr>
          <w:p w14:paraId="3B6F990D"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 </w:t>
            </w:r>
          </w:p>
        </w:tc>
        <w:tc>
          <w:tcPr>
            <w:tcW w:w="1157" w:type="dxa"/>
            <w:tcBorders>
              <w:top w:val="nil"/>
              <w:left w:val="nil"/>
              <w:bottom w:val="single" w:sz="4" w:space="0" w:color="auto"/>
              <w:right w:val="nil"/>
            </w:tcBorders>
            <w:shd w:val="clear" w:color="000000" w:fill="D9D9D9"/>
            <w:noWrap/>
            <w:vAlign w:val="center"/>
            <w:hideMark/>
          </w:tcPr>
          <w:p w14:paraId="434F5619"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 </w:t>
            </w:r>
          </w:p>
        </w:tc>
        <w:tc>
          <w:tcPr>
            <w:tcW w:w="1435" w:type="dxa"/>
            <w:tcBorders>
              <w:top w:val="nil"/>
              <w:left w:val="nil"/>
              <w:bottom w:val="single" w:sz="4" w:space="0" w:color="auto"/>
              <w:right w:val="single" w:sz="4" w:space="0" w:color="auto"/>
            </w:tcBorders>
            <w:shd w:val="clear" w:color="000000" w:fill="D9D9D9"/>
            <w:noWrap/>
            <w:vAlign w:val="center"/>
            <w:hideMark/>
          </w:tcPr>
          <w:p w14:paraId="55A6D6C5" w14:textId="77777777" w:rsidR="00383E9F" w:rsidRPr="00383E9F" w:rsidRDefault="00383E9F" w:rsidP="00383E9F">
            <w:pPr>
              <w:spacing w:line="240" w:lineRule="auto"/>
              <w:jc w:val="center"/>
              <w:rPr>
                <w:rFonts w:ascii="Arial" w:hAnsi="Arial"/>
                <w:b/>
                <w:sz w:val="18"/>
                <w:szCs w:val="18"/>
                <w:lang w:val="en-US" w:eastAsia="en-US"/>
              </w:rPr>
            </w:pPr>
            <w:r w:rsidRPr="00383E9F">
              <w:rPr>
                <w:rFonts w:ascii="Arial" w:hAnsi="Arial"/>
                <w:b/>
                <w:sz w:val="18"/>
                <w:szCs w:val="18"/>
                <w:lang w:val="en-US" w:eastAsia="en-US"/>
              </w:rPr>
              <w:t> </w:t>
            </w:r>
          </w:p>
        </w:tc>
      </w:tr>
      <w:tr w:rsidR="00383E9F" w:rsidRPr="00383E9F" w14:paraId="75078627" w14:textId="77777777" w:rsidTr="00383E9F">
        <w:trPr>
          <w:trHeight w:val="660"/>
        </w:trPr>
        <w:tc>
          <w:tcPr>
            <w:tcW w:w="554" w:type="dxa"/>
            <w:tcBorders>
              <w:top w:val="nil"/>
              <w:left w:val="single" w:sz="4" w:space="0" w:color="auto"/>
              <w:bottom w:val="single" w:sz="4" w:space="0" w:color="auto"/>
              <w:right w:val="single" w:sz="4" w:space="0" w:color="auto"/>
            </w:tcBorders>
            <w:shd w:val="clear" w:color="000000" w:fill="FFFFFF"/>
            <w:noWrap/>
            <w:vAlign w:val="center"/>
            <w:hideMark/>
          </w:tcPr>
          <w:p w14:paraId="5C06B463" w14:textId="77777777" w:rsidR="00383E9F" w:rsidRPr="00383E9F" w:rsidRDefault="00383E9F" w:rsidP="00383E9F">
            <w:pPr>
              <w:spacing w:line="240" w:lineRule="auto"/>
              <w:jc w:val="center"/>
              <w:rPr>
                <w:rFonts w:ascii="Arial" w:hAnsi="Arial"/>
                <w:bCs w:val="0"/>
                <w:sz w:val="18"/>
                <w:szCs w:val="18"/>
                <w:lang w:val="en-US" w:eastAsia="en-US"/>
              </w:rPr>
            </w:pPr>
            <w:r w:rsidRPr="00383E9F">
              <w:rPr>
                <w:rFonts w:ascii="Arial" w:hAnsi="Arial"/>
                <w:bCs w:val="0"/>
                <w:sz w:val="18"/>
                <w:szCs w:val="18"/>
                <w:lang w:val="en-US" w:eastAsia="en-US"/>
              </w:rPr>
              <w:t>3.1</w:t>
            </w:r>
          </w:p>
        </w:tc>
        <w:tc>
          <w:tcPr>
            <w:tcW w:w="4207" w:type="dxa"/>
            <w:tcBorders>
              <w:top w:val="nil"/>
              <w:left w:val="nil"/>
              <w:bottom w:val="single" w:sz="4" w:space="0" w:color="auto"/>
              <w:right w:val="nil"/>
            </w:tcBorders>
            <w:shd w:val="clear" w:color="000000" w:fill="FFFFFF"/>
            <w:vAlign w:val="center"/>
            <w:hideMark/>
          </w:tcPr>
          <w:p w14:paraId="08432DE2" w14:textId="77777777" w:rsidR="00383E9F" w:rsidRPr="00383E9F" w:rsidRDefault="00383E9F" w:rsidP="00383E9F">
            <w:pPr>
              <w:spacing w:line="240" w:lineRule="auto"/>
              <w:rPr>
                <w:rFonts w:cs="Calibri"/>
                <w:bCs w:val="0"/>
                <w:sz w:val="18"/>
                <w:szCs w:val="18"/>
                <w:lang w:val="en-US" w:eastAsia="en-US"/>
              </w:rPr>
            </w:pPr>
            <w:r w:rsidRPr="00383E9F">
              <w:rPr>
                <w:rFonts w:cs="Calibri"/>
                <w:bCs w:val="0"/>
                <w:sz w:val="18"/>
                <w:szCs w:val="18"/>
                <w:lang w:val="en-US" w:eastAsia="en-US"/>
              </w:rPr>
              <w:t>dazianebul monakveTze (pk. 25+000 – pk. 25+150), gvirabis RerZis dakvalva da sami myari geodeziuri wertilis mowyoba miwis zedapirze</w:t>
            </w:r>
          </w:p>
        </w:tc>
        <w:tc>
          <w:tcPr>
            <w:tcW w:w="1092" w:type="dxa"/>
            <w:tcBorders>
              <w:top w:val="nil"/>
              <w:left w:val="single" w:sz="4" w:space="0" w:color="auto"/>
              <w:bottom w:val="single" w:sz="4" w:space="0" w:color="auto"/>
              <w:right w:val="single" w:sz="4" w:space="0" w:color="auto"/>
            </w:tcBorders>
            <w:noWrap/>
            <w:vAlign w:val="center"/>
            <w:hideMark/>
          </w:tcPr>
          <w:p w14:paraId="1443EA81"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3</w:t>
            </w:r>
          </w:p>
        </w:tc>
        <w:tc>
          <w:tcPr>
            <w:tcW w:w="897" w:type="dxa"/>
            <w:tcBorders>
              <w:top w:val="nil"/>
              <w:left w:val="nil"/>
              <w:bottom w:val="single" w:sz="4" w:space="0" w:color="auto"/>
              <w:right w:val="single" w:sz="4" w:space="0" w:color="auto"/>
            </w:tcBorders>
            <w:noWrap/>
            <w:vAlign w:val="center"/>
            <w:hideMark/>
          </w:tcPr>
          <w:p w14:paraId="0C882192"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cali</w:t>
            </w:r>
          </w:p>
        </w:tc>
        <w:tc>
          <w:tcPr>
            <w:tcW w:w="1157" w:type="dxa"/>
            <w:tcBorders>
              <w:top w:val="nil"/>
              <w:left w:val="nil"/>
              <w:bottom w:val="single" w:sz="4" w:space="0" w:color="auto"/>
              <w:right w:val="single" w:sz="4" w:space="0" w:color="auto"/>
            </w:tcBorders>
            <w:noWrap/>
            <w:vAlign w:val="center"/>
            <w:hideMark/>
          </w:tcPr>
          <w:p w14:paraId="5D7C952F"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0.00</w:t>
            </w:r>
          </w:p>
        </w:tc>
        <w:tc>
          <w:tcPr>
            <w:tcW w:w="1435" w:type="dxa"/>
            <w:tcBorders>
              <w:top w:val="nil"/>
              <w:left w:val="nil"/>
              <w:bottom w:val="single" w:sz="4" w:space="0" w:color="auto"/>
              <w:right w:val="single" w:sz="4" w:space="0" w:color="auto"/>
            </w:tcBorders>
            <w:noWrap/>
            <w:vAlign w:val="center"/>
            <w:hideMark/>
          </w:tcPr>
          <w:p w14:paraId="0F74204B" w14:textId="77777777" w:rsidR="00383E9F" w:rsidRPr="00383E9F" w:rsidRDefault="00383E9F" w:rsidP="00383E9F">
            <w:pPr>
              <w:spacing w:line="240" w:lineRule="auto"/>
              <w:jc w:val="center"/>
              <w:rPr>
                <w:rFonts w:cs="Calibri"/>
                <w:bCs w:val="0"/>
                <w:sz w:val="18"/>
                <w:szCs w:val="18"/>
                <w:lang w:val="en-US" w:eastAsia="en-US"/>
              </w:rPr>
            </w:pPr>
            <w:r w:rsidRPr="00383E9F">
              <w:rPr>
                <w:rFonts w:cs="Calibri"/>
                <w:bCs w:val="0"/>
                <w:sz w:val="18"/>
                <w:szCs w:val="18"/>
                <w:lang w:val="en-US" w:eastAsia="en-US"/>
              </w:rPr>
              <w:t>0.00</w:t>
            </w:r>
          </w:p>
        </w:tc>
      </w:tr>
      <w:tr w:rsidR="00383E9F" w:rsidRPr="00383E9F" w14:paraId="2BD94A7F" w14:textId="77777777" w:rsidTr="00383E9F">
        <w:trPr>
          <w:trHeight w:val="245"/>
        </w:trPr>
        <w:tc>
          <w:tcPr>
            <w:tcW w:w="7909" w:type="dxa"/>
            <w:gridSpan w:val="5"/>
            <w:tcBorders>
              <w:top w:val="single" w:sz="4" w:space="0" w:color="auto"/>
              <w:left w:val="single" w:sz="4" w:space="0" w:color="auto"/>
              <w:bottom w:val="single" w:sz="4" w:space="0" w:color="auto"/>
              <w:right w:val="single" w:sz="4" w:space="0" w:color="000000"/>
            </w:tcBorders>
            <w:noWrap/>
            <w:vAlign w:val="center"/>
            <w:hideMark/>
          </w:tcPr>
          <w:p w14:paraId="3CB28D1D"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jami</w:t>
            </w:r>
          </w:p>
        </w:tc>
        <w:tc>
          <w:tcPr>
            <w:tcW w:w="1435" w:type="dxa"/>
            <w:tcBorders>
              <w:top w:val="nil"/>
              <w:left w:val="nil"/>
              <w:bottom w:val="single" w:sz="4" w:space="0" w:color="auto"/>
              <w:right w:val="single" w:sz="4" w:space="0" w:color="auto"/>
            </w:tcBorders>
            <w:noWrap/>
            <w:vAlign w:val="center"/>
            <w:hideMark/>
          </w:tcPr>
          <w:p w14:paraId="28DC709F" w14:textId="77777777" w:rsidR="00383E9F" w:rsidRPr="00383E9F" w:rsidRDefault="00383E9F" w:rsidP="00383E9F">
            <w:pPr>
              <w:spacing w:line="240" w:lineRule="auto"/>
              <w:jc w:val="center"/>
              <w:rPr>
                <w:rFonts w:ascii="Arial" w:hAnsi="Arial"/>
                <w:bCs w:val="0"/>
                <w:sz w:val="18"/>
                <w:szCs w:val="18"/>
                <w:lang w:val="en-US" w:eastAsia="en-US"/>
              </w:rPr>
            </w:pPr>
            <w:r w:rsidRPr="00383E9F">
              <w:rPr>
                <w:rFonts w:ascii="Arial" w:hAnsi="Arial"/>
                <w:bCs w:val="0"/>
                <w:sz w:val="18"/>
                <w:szCs w:val="18"/>
                <w:lang w:val="en-US" w:eastAsia="en-US"/>
              </w:rPr>
              <w:t>0.00</w:t>
            </w:r>
          </w:p>
        </w:tc>
      </w:tr>
      <w:tr w:rsidR="00383E9F" w:rsidRPr="00383E9F" w14:paraId="17767BE8" w14:textId="77777777" w:rsidTr="00383E9F">
        <w:trPr>
          <w:trHeight w:val="245"/>
        </w:trPr>
        <w:tc>
          <w:tcPr>
            <w:tcW w:w="7909" w:type="dxa"/>
            <w:gridSpan w:val="5"/>
            <w:tcBorders>
              <w:top w:val="single" w:sz="4" w:space="0" w:color="auto"/>
              <w:left w:val="single" w:sz="4" w:space="0" w:color="auto"/>
              <w:bottom w:val="single" w:sz="4" w:space="0" w:color="auto"/>
              <w:right w:val="single" w:sz="4" w:space="0" w:color="000000"/>
            </w:tcBorders>
            <w:noWrap/>
            <w:vAlign w:val="center"/>
            <w:hideMark/>
          </w:tcPr>
          <w:p w14:paraId="4A0BAF98"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dRg, 18%</w:t>
            </w:r>
          </w:p>
        </w:tc>
        <w:tc>
          <w:tcPr>
            <w:tcW w:w="1435" w:type="dxa"/>
            <w:tcBorders>
              <w:top w:val="nil"/>
              <w:left w:val="nil"/>
              <w:bottom w:val="single" w:sz="4" w:space="0" w:color="auto"/>
              <w:right w:val="single" w:sz="4" w:space="0" w:color="auto"/>
            </w:tcBorders>
            <w:noWrap/>
            <w:vAlign w:val="center"/>
            <w:hideMark/>
          </w:tcPr>
          <w:p w14:paraId="3D5C42AB" w14:textId="77777777" w:rsidR="00383E9F" w:rsidRPr="00383E9F" w:rsidRDefault="00383E9F" w:rsidP="00383E9F">
            <w:pPr>
              <w:spacing w:line="240" w:lineRule="auto"/>
              <w:jc w:val="center"/>
              <w:rPr>
                <w:rFonts w:ascii="Arial" w:hAnsi="Arial"/>
                <w:bCs w:val="0"/>
                <w:sz w:val="18"/>
                <w:szCs w:val="18"/>
                <w:lang w:val="en-US" w:eastAsia="en-US"/>
              </w:rPr>
            </w:pPr>
            <w:r w:rsidRPr="00383E9F">
              <w:rPr>
                <w:rFonts w:ascii="Arial" w:hAnsi="Arial"/>
                <w:bCs w:val="0"/>
                <w:sz w:val="18"/>
                <w:szCs w:val="18"/>
                <w:lang w:val="en-US" w:eastAsia="en-US"/>
              </w:rPr>
              <w:t>0.00</w:t>
            </w:r>
          </w:p>
        </w:tc>
      </w:tr>
      <w:tr w:rsidR="00383E9F" w:rsidRPr="00383E9F" w14:paraId="4F70E4E6" w14:textId="77777777" w:rsidTr="00383E9F">
        <w:trPr>
          <w:trHeight w:val="414"/>
        </w:trPr>
        <w:tc>
          <w:tcPr>
            <w:tcW w:w="7909" w:type="dxa"/>
            <w:gridSpan w:val="5"/>
            <w:tcBorders>
              <w:top w:val="single" w:sz="4" w:space="0" w:color="auto"/>
              <w:left w:val="single" w:sz="4" w:space="0" w:color="auto"/>
              <w:bottom w:val="single" w:sz="4" w:space="0" w:color="auto"/>
              <w:right w:val="single" w:sz="4" w:space="0" w:color="000000"/>
            </w:tcBorders>
            <w:noWrap/>
            <w:vAlign w:val="center"/>
            <w:hideMark/>
          </w:tcPr>
          <w:p w14:paraId="377C2855" w14:textId="77777777" w:rsidR="00383E9F" w:rsidRPr="00383E9F" w:rsidRDefault="00383E9F" w:rsidP="00383E9F">
            <w:pPr>
              <w:spacing w:line="240" w:lineRule="auto"/>
              <w:rPr>
                <w:rFonts w:cs="Calibri"/>
                <w:b/>
                <w:sz w:val="18"/>
                <w:szCs w:val="18"/>
                <w:lang w:val="en-US" w:eastAsia="en-US"/>
              </w:rPr>
            </w:pPr>
            <w:r w:rsidRPr="00383E9F">
              <w:rPr>
                <w:rFonts w:cs="Calibri"/>
                <w:b/>
                <w:sz w:val="18"/>
                <w:szCs w:val="18"/>
                <w:lang w:val="en-US" w:eastAsia="en-US"/>
              </w:rPr>
              <w:t>sul</w:t>
            </w:r>
          </w:p>
        </w:tc>
        <w:tc>
          <w:tcPr>
            <w:tcW w:w="1435" w:type="dxa"/>
            <w:tcBorders>
              <w:top w:val="nil"/>
              <w:left w:val="nil"/>
              <w:bottom w:val="single" w:sz="4" w:space="0" w:color="auto"/>
              <w:right w:val="single" w:sz="4" w:space="0" w:color="auto"/>
            </w:tcBorders>
            <w:noWrap/>
            <w:vAlign w:val="center"/>
            <w:hideMark/>
          </w:tcPr>
          <w:p w14:paraId="31240F6F" w14:textId="77777777" w:rsidR="00383E9F" w:rsidRPr="00383E9F" w:rsidRDefault="00383E9F" w:rsidP="00383E9F">
            <w:pPr>
              <w:spacing w:line="240" w:lineRule="auto"/>
              <w:jc w:val="center"/>
              <w:rPr>
                <w:rFonts w:ascii="Arial" w:hAnsi="Arial"/>
                <w:bCs w:val="0"/>
                <w:sz w:val="18"/>
                <w:szCs w:val="18"/>
                <w:lang w:val="en-US" w:eastAsia="en-US"/>
              </w:rPr>
            </w:pPr>
            <w:r w:rsidRPr="00383E9F">
              <w:rPr>
                <w:rFonts w:ascii="Arial" w:hAnsi="Arial"/>
                <w:bCs w:val="0"/>
                <w:sz w:val="18"/>
                <w:szCs w:val="18"/>
                <w:lang w:val="en-US" w:eastAsia="en-US"/>
              </w:rPr>
              <w:t>0.00</w:t>
            </w:r>
          </w:p>
        </w:tc>
      </w:tr>
    </w:tbl>
    <w:p w14:paraId="7C209C01" w14:textId="46A1B126" w:rsidR="003A7014" w:rsidRPr="00F94B8F" w:rsidRDefault="00F94B8F" w:rsidP="00F94B8F">
      <w:pPr>
        <w:spacing w:line="240" w:lineRule="auto"/>
        <w:rPr>
          <w:b/>
          <w:lang w:val="en-GB"/>
        </w:rPr>
      </w:pPr>
      <w:r>
        <w:rPr>
          <w:b/>
          <w:lang w:val="en-GB"/>
        </w:rPr>
        <w:br w:type="page"/>
      </w:r>
    </w:p>
    <w:p w14:paraId="0A67606F" w14:textId="77777777" w:rsidR="001B7348" w:rsidRDefault="001B7348" w:rsidP="00BF105F">
      <w:pPr>
        <w:pStyle w:val="BodyText"/>
        <w:ind w:left="0"/>
        <w:rPr>
          <w:b/>
          <w:lang w:val="en-GB"/>
        </w:rPr>
      </w:pPr>
    </w:p>
    <w:p w14:paraId="6A5F6375" w14:textId="77777777" w:rsidR="001B7348" w:rsidRDefault="001B7348" w:rsidP="00BF105F">
      <w:pPr>
        <w:pStyle w:val="BodyText"/>
        <w:ind w:left="0"/>
        <w:rPr>
          <w:b/>
          <w:lang w:val="en-GB"/>
        </w:rPr>
      </w:pPr>
    </w:p>
    <w:p w14:paraId="60D2DCAD" w14:textId="77777777" w:rsidR="001B7348" w:rsidRDefault="001B7348" w:rsidP="00BF105F">
      <w:pPr>
        <w:pStyle w:val="BodyText"/>
        <w:ind w:left="0"/>
        <w:rPr>
          <w:b/>
          <w:lang w:val="en-GB"/>
        </w:rPr>
      </w:pPr>
    </w:p>
    <w:p w14:paraId="30B1DFDB" w14:textId="74C5BC39" w:rsidR="002E1EEE" w:rsidRDefault="003F4EFA" w:rsidP="00BF105F">
      <w:pPr>
        <w:pStyle w:val="BodyText"/>
        <w:ind w:left="0"/>
        <w:rPr>
          <w:b/>
          <w:bCs w:val="0"/>
          <w:lang w:val="en-GB"/>
        </w:rPr>
      </w:pPr>
      <w:r w:rsidRPr="00B41CDD">
        <w:rPr>
          <w:noProof/>
        </w:rPr>
        <w:drawing>
          <wp:anchor distT="0" distB="0" distL="114300" distR="114300" simplePos="0" relativeHeight="251658243" behindDoc="0" locked="0" layoutInCell="1" allowOverlap="1" wp14:anchorId="49C95C78" wp14:editId="435A7D16">
            <wp:simplePos x="0" y="0"/>
            <wp:positionH relativeFrom="column">
              <wp:posOffset>-1905</wp:posOffset>
            </wp:positionH>
            <wp:positionV relativeFrom="paragraph">
              <wp:posOffset>596265</wp:posOffset>
            </wp:positionV>
            <wp:extent cx="5993765" cy="2362200"/>
            <wp:effectExtent l="0" t="0" r="6985" b="0"/>
            <wp:wrapSquare wrapText="bothSides"/>
            <wp:docPr id="1096096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9277" b="14037"/>
                    <a:stretch/>
                  </pic:blipFill>
                  <pic:spPr bwMode="auto">
                    <a:xfrm>
                      <a:off x="0" y="0"/>
                      <a:ext cx="5993765" cy="23622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55FC1" w:rsidRPr="00BF105F">
        <w:rPr>
          <w:b/>
          <w:lang w:val="en-GB"/>
        </w:rPr>
        <w:t xml:space="preserve">danarTi </w:t>
      </w:r>
      <w:r w:rsidR="00F94B8F" w:rsidRPr="00F94B8F">
        <w:rPr>
          <w:rFonts w:ascii="Arial" w:hAnsi="Arial"/>
          <w:b/>
          <w:lang w:val="en-GB"/>
        </w:rPr>
        <w:t>C</w:t>
      </w:r>
      <w:r w:rsidR="00555FC1" w:rsidRPr="00BF105F">
        <w:rPr>
          <w:b/>
          <w:lang w:val="en-GB"/>
        </w:rPr>
        <w:t>:</w:t>
      </w:r>
      <w:r w:rsidR="00D16912" w:rsidRPr="00BF105F">
        <w:rPr>
          <w:b/>
          <w:lang w:val="en-GB"/>
        </w:rPr>
        <w:t xml:space="preserve"> </w:t>
      </w:r>
      <w:r w:rsidR="00555FC1" w:rsidRPr="00BF105F">
        <w:rPr>
          <w:b/>
          <w:lang w:val="en-GB"/>
        </w:rPr>
        <w:t xml:space="preserve"> </w:t>
      </w:r>
      <w:r w:rsidR="00CF5809" w:rsidRPr="00BF105F">
        <w:rPr>
          <w:b/>
          <w:lang w:val="en-GB"/>
        </w:rPr>
        <w:t>informacia analogiuri gamocdilebis Sesaxeb</w:t>
      </w:r>
    </w:p>
    <w:p w14:paraId="619B4331" w14:textId="77777777" w:rsidR="002E38D8" w:rsidRDefault="002E38D8" w:rsidP="00BF105F">
      <w:pPr>
        <w:pStyle w:val="BodyText"/>
        <w:ind w:left="0"/>
        <w:rPr>
          <w:b/>
          <w:bCs w:val="0"/>
          <w:lang w:val="en-GB"/>
        </w:rPr>
      </w:pPr>
    </w:p>
    <w:p w14:paraId="6F771929" w14:textId="77777777" w:rsidR="002E38D8" w:rsidRDefault="002E38D8" w:rsidP="00BF105F">
      <w:pPr>
        <w:pStyle w:val="BodyText"/>
        <w:ind w:left="0"/>
        <w:rPr>
          <w:b/>
          <w:bCs w:val="0"/>
          <w:lang w:val="en-GB"/>
        </w:rPr>
      </w:pPr>
    </w:p>
    <w:p w14:paraId="5EA92337" w14:textId="77777777" w:rsidR="002E38D8" w:rsidRPr="00BF105F" w:rsidRDefault="002E38D8" w:rsidP="00BF105F">
      <w:pPr>
        <w:pStyle w:val="BodyText"/>
        <w:ind w:left="0"/>
        <w:rPr>
          <w:b/>
          <w:bCs w:val="0"/>
          <w:lang w:val="en-GB"/>
        </w:rPr>
      </w:pPr>
    </w:p>
    <w:p w14:paraId="3FDFACCC" w14:textId="7773D858" w:rsidR="00555FC1" w:rsidRDefault="00555FC1" w:rsidP="005E4219">
      <w:pPr>
        <w:pStyle w:val="TabTextkrper"/>
        <w:spacing w:before="720"/>
        <w:rPr>
          <w:sz w:val="24"/>
          <w:szCs w:val="24"/>
          <w:lang w:val="en-GB"/>
        </w:rPr>
      </w:pPr>
    </w:p>
    <w:p w14:paraId="72EA0F44" w14:textId="77777777" w:rsidR="005E4219" w:rsidRDefault="005E4219">
      <w:pPr>
        <w:spacing w:line="240" w:lineRule="auto"/>
        <w:rPr>
          <w:sz w:val="24"/>
          <w:szCs w:val="24"/>
          <w:lang w:val="en-GB"/>
        </w:rPr>
      </w:pPr>
      <w:r>
        <w:rPr>
          <w:sz w:val="24"/>
          <w:szCs w:val="24"/>
          <w:lang w:val="en-GB"/>
        </w:rPr>
        <w:br w:type="page"/>
      </w:r>
    </w:p>
    <w:p w14:paraId="047905C2" w14:textId="77777777" w:rsidR="005E4219" w:rsidRDefault="005E4219" w:rsidP="002F3908">
      <w:pPr>
        <w:pStyle w:val="TabTextkrper"/>
        <w:rPr>
          <w:sz w:val="24"/>
          <w:szCs w:val="24"/>
          <w:lang w:val="en-GB"/>
        </w:rPr>
      </w:pPr>
    </w:p>
    <w:p w14:paraId="46B98A7C" w14:textId="77777777" w:rsidR="001B7348" w:rsidRDefault="001B7348" w:rsidP="003F4EFA">
      <w:pPr>
        <w:pStyle w:val="TabTextkrper"/>
        <w:spacing w:before="120"/>
        <w:rPr>
          <w:b/>
          <w:sz w:val="20"/>
          <w:lang w:val="en-GB"/>
        </w:rPr>
      </w:pPr>
    </w:p>
    <w:p w14:paraId="17DC2D62" w14:textId="77777777" w:rsidR="001B7348" w:rsidRDefault="001B7348" w:rsidP="003F4EFA">
      <w:pPr>
        <w:pStyle w:val="TabTextkrper"/>
        <w:spacing w:before="120"/>
        <w:rPr>
          <w:b/>
          <w:sz w:val="20"/>
          <w:lang w:val="en-GB"/>
        </w:rPr>
      </w:pPr>
    </w:p>
    <w:p w14:paraId="3B1B936B" w14:textId="57028CB0" w:rsidR="00B41CDD" w:rsidRDefault="005E4219" w:rsidP="003F4EFA">
      <w:pPr>
        <w:pStyle w:val="TabTextkrper"/>
        <w:spacing w:before="120"/>
        <w:rPr>
          <w:b/>
          <w:bCs w:val="0"/>
          <w:sz w:val="20"/>
          <w:lang w:val="en-GB"/>
        </w:rPr>
      </w:pPr>
      <w:r w:rsidRPr="003F4EFA">
        <w:rPr>
          <w:b/>
          <w:sz w:val="20"/>
          <w:lang w:val="en-GB"/>
        </w:rPr>
        <w:t xml:space="preserve">danarTi </w:t>
      </w:r>
      <w:r w:rsidRPr="00F94B8F">
        <w:rPr>
          <w:rFonts w:ascii="Arial" w:hAnsi="Arial"/>
          <w:b/>
          <w:sz w:val="20"/>
          <w:lang w:val="en-GB"/>
        </w:rPr>
        <w:t>D</w:t>
      </w:r>
      <w:r w:rsidRPr="003F4EFA">
        <w:rPr>
          <w:b/>
          <w:sz w:val="20"/>
          <w:lang w:val="en-GB"/>
        </w:rPr>
        <w:t>:</w:t>
      </w:r>
      <w:r w:rsidR="000F1F55" w:rsidRPr="003F4EFA">
        <w:rPr>
          <w:b/>
          <w:sz w:val="20"/>
          <w:lang w:val="en-GB"/>
        </w:rPr>
        <w:t xml:space="preserve"> </w:t>
      </w:r>
      <w:r w:rsidR="006F4C1A" w:rsidRPr="003F4EFA">
        <w:rPr>
          <w:b/>
          <w:sz w:val="20"/>
          <w:lang w:val="en-GB"/>
        </w:rPr>
        <w:t>informacia materialur-teqnikuri bazis Sesaxeb</w:t>
      </w:r>
    </w:p>
    <w:p w14:paraId="55B11192" w14:textId="77777777" w:rsidR="002E38D8" w:rsidRPr="003F4EFA" w:rsidRDefault="002E38D8" w:rsidP="003F4EFA">
      <w:pPr>
        <w:pStyle w:val="TabTextkrper"/>
        <w:spacing w:before="120"/>
        <w:rPr>
          <w:b/>
          <w:bCs w:val="0"/>
          <w:sz w:val="20"/>
          <w:lang w:val="en-GB"/>
        </w:rPr>
      </w:pPr>
    </w:p>
    <w:p w14:paraId="18C1DBE2" w14:textId="700EACE7" w:rsidR="00B41CDD" w:rsidRDefault="002E38D8">
      <w:pPr>
        <w:spacing w:line="240" w:lineRule="auto"/>
        <w:rPr>
          <w:sz w:val="24"/>
          <w:szCs w:val="24"/>
          <w:lang w:val="en-GB"/>
        </w:rPr>
      </w:pPr>
      <w:r w:rsidRPr="005A3AE2">
        <w:rPr>
          <w:noProof/>
        </w:rPr>
        <w:drawing>
          <wp:anchor distT="0" distB="0" distL="114300" distR="114300" simplePos="0" relativeHeight="251658244" behindDoc="0" locked="0" layoutInCell="1" allowOverlap="1" wp14:anchorId="1B1EC65A" wp14:editId="5B0D71FF">
            <wp:simplePos x="0" y="0"/>
            <wp:positionH relativeFrom="column">
              <wp:posOffset>-8890</wp:posOffset>
            </wp:positionH>
            <wp:positionV relativeFrom="paragraph">
              <wp:posOffset>184150</wp:posOffset>
            </wp:positionV>
            <wp:extent cx="5993765" cy="2459355"/>
            <wp:effectExtent l="0" t="0" r="6985" b="0"/>
            <wp:wrapSquare wrapText="bothSides"/>
            <wp:docPr id="6252081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28A0092B-C50C-407E-A947-70E740481C1C}">
                          <a14:useLocalDpi xmlns:a14="http://schemas.microsoft.com/office/drawing/2010/main" val="0"/>
                        </a:ext>
                      </a:extLst>
                    </a:blip>
                    <a:srcRect b="25545"/>
                    <a:stretch/>
                  </pic:blipFill>
                  <pic:spPr bwMode="auto">
                    <a:xfrm>
                      <a:off x="0" y="0"/>
                      <a:ext cx="5993765" cy="24593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42DA21" w14:textId="2B4E25D9" w:rsidR="005E4219" w:rsidRDefault="005E4219" w:rsidP="005E4219">
      <w:pPr>
        <w:pStyle w:val="TabTextkrper"/>
        <w:spacing w:before="720"/>
        <w:rPr>
          <w:sz w:val="24"/>
          <w:szCs w:val="24"/>
          <w:lang w:val="en-GB"/>
        </w:rPr>
      </w:pPr>
    </w:p>
    <w:p w14:paraId="6226BF2B" w14:textId="77777777" w:rsidR="005E4219" w:rsidRDefault="005E4219">
      <w:pPr>
        <w:spacing w:line="240" w:lineRule="auto"/>
        <w:rPr>
          <w:sz w:val="24"/>
          <w:szCs w:val="24"/>
          <w:lang w:val="en-GB"/>
        </w:rPr>
      </w:pPr>
      <w:r>
        <w:rPr>
          <w:sz w:val="24"/>
          <w:szCs w:val="24"/>
          <w:lang w:val="en-GB"/>
        </w:rPr>
        <w:br w:type="page"/>
      </w:r>
    </w:p>
    <w:p w14:paraId="38466B2E" w14:textId="77777777" w:rsidR="005E4219" w:rsidRDefault="005E4219" w:rsidP="002F3908">
      <w:pPr>
        <w:pStyle w:val="TabTextkrper"/>
        <w:rPr>
          <w:sz w:val="24"/>
          <w:szCs w:val="24"/>
          <w:lang w:val="en-GB"/>
        </w:rPr>
      </w:pPr>
    </w:p>
    <w:p w14:paraId="140E2866" w14:textId="77777777" w:rsidR="001B7348" w:rsidRDefault="001B7348" w:rsidP="002E38D8">
      <w:pPr>
        <w:pStyle w:val="TabTextkrper"/>
        <w:spacing w:before="240"/>
        <w:rPr>
          <w:b/>
          <w:sz w:val="20"/>
          <w:lang w:val="en-GB"/>
        </w:rPr>
      </w:pPr>
    </w:p>
    <w:p w14:paraId="654C29E9" w14:textId="1468D05C" w:rsidR="00624FB0" w:rsidRPr="002E38D8" w:rsidRDefault="005E4219" w:rsidP="002E38D8">
      <w:pPr>
        <w:pStyle w:val="TabTextkrper"/>
        <w:spacing w:before="240"/>
        <w:rPr>
          <w:b/>
          <w:bCs w:val="0"/>
          <w:sz w:val="20"/>
          <w:lang w:val="en-GB"/>
        </w:rPr>
      </w:pPr>
      <w:r w:rsidRPr="002E38D8">
        <w:rPr>
          <w:b/>
          <w:sz w:val="20"/>
          <w:lang w:val="en-GB"/>
        </w:rPr>
        <w:t xml:space="preserve">danarTi </w:t>
      </w:r>
      <w:r w:rsidRPr="00F94B8F">
        <w:rPr>
          <w:rFonts w:ascii="Arial" w:hAnsi="Arial"/>
          <w:b/>
          <w:sz w:val="20"/>
          <w:lang w:val="en-GB"/>
        </w:rPr>
        <w:t>E</w:t>
      </w:r>
      <w:r w:rsidRPr="002E38D8">
        <w:rPr>
          <w:b/>
          <w:sz w:val="20"/>
          <w:lang w:val="en-GB"/>
        </w:rPr>
        <w:t xml:space="preserve">: </w:t>
      </w:r>
      <w:r w:rsidR="006E5CD2" w:rsidRPr="002E38D8">
        <w:rPr>
          <w:b/>
          <w:sz w:val="20"/>
          <w:lang w:val="en-GB"/>
        </w:rPr>
        <w:t>informacia personalis gamocdilebis Sesaxeb</w:t>
      </w:r>
    </w:p>
    <w:p w14:paraId="3027E8EB" w14:textId="66948E7B" w:rsidR="00624FB0" w:rsidRDefault="00192E18">
      <w:pPr>
        <w:spacing w:line="240" w:lineRule="auto"/>
        <w:rPr>
          <w:sz w:val="24"/>
          <w:szCs w:val="24"/>
          <w:lang w:val="en-GB"/>
        </w:rPr>
      </w:pPr>
      <w:r w:rsidRPr="00430251">
        <w:rPr>
          <w:noProof/>
        </w:rPr>
        <w:drawing>
          <wp:anchor distT="0" distB="0" distL="114300" distR="114300" simplePos="0" relativeHeight="251658245" behindDoc="0" locked="0" layoutInCell="1" allowOverlap="1" wp14:anchorId="47A9A82F" wp14:editId="5A07C4AC">
            <wp:simplePos x="0" y="0"/>
            <wp:positionH relativeFrom="column">
              <wp:posOffset>-1905</wp:posOffset>
            </wp:positionH>
            <wp:positionV relativeFrom="paragraph">
              <wp:posOffset>183515</wp:posOffset>
            </wp:positionV>
            <wp:extent cx="5993765" cy="2009775"/>
            <wp:effectExtent l="0" t="0" r="6985" b="9525"/>
            <wp:wrapSquare wrapText="bothSides"/>
            <wp:docPr id="16860440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a:extLst>
                        <a:ext uri="{28A0092B-C50C-407E-A947-70E740481C1C}">
                          <a14:useLocalDpi xmlns:a14="http://schemas.microsoft.com/office/drawing/2010/main" val="0"/>
                        </a:ext>
                      </a:extLst>
                    </a:blip>
                    <a:srcRect b="10669"/>
                    <a:stretch/>
                  </pic:blipFill>
                  <pic:spPr bwMode="auto">
                    <a:xfrm>
                      <a:off x="0" y="0"/>
                      <a:ext cx="5993765" cy="20097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0354AD0" w14:textId="27A4566E" w:rsidR="005E4219" w:rsidRDefault="005E4219" w:rsidP="005E4219">
      <w:pPr>
        <w:pStyle w:val="TabTextkrper"/>
        <w:spacing w:before="720"/>
        <w:rPr>
          <w:sz w:val="24"/>
          <w:szCs w:val="24"/>
          <w:lang w:val="en-GB"/>
        </w:rPr>
      </w:pPr>
    </w:p>
    <w:p w14:paraId="1C8D0E55" w14:textId="77777777" w:rsidR="005E4219" w:rsidRPr="003E15D0" w:rsidRDefault="005E4219" w:rsidP="002F3908">
      <w:pPr>
        <w:pStyle w:val="TabTextkrper"/>
        <w:rPr>
          <w:sz w:val="20"/>
          <w:lang w:val="en-GB"/>
        </w:rPr>
      </w:pPr>
    </w:p>
    <w:sectPr w:rsidR="005E4219" w:rsidRPr="003E15D0" w:rsidSect="009A766F">
      <w:pgSz w:w="11909" w:h="16834" w:code="9"/>
      <w:pgMar w:top="2045" w:right="965" w:bottom="1310" w:left="1498" w:header="734" w:footer="67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80365" w14:textId="77777777" w:rsidR="00E278CC" w:rsidRDefault="00E278CC">
      <w:pPr>
        <w:spacing w:line="240" w:lineRule="auto"/>
      </w:pPr>
      <w:r>
        <w:separator/>
      </w:r>
    </w:p>
  </w:endnote>
  <w:endnote w:type="continuationSeparator" w:id="0">
    <w:p w14:paraId="39FA2BC8" w14:textId="77777777" w:rsidR="00E278CC" w:rsidRDefault="00E278CC">
      <w:pPr>
        <w:spacing w:line="240" w:lineRule="auto"/>
      </w:pPr>
      <w:r>
        <w:continuationSeparator/>
      </w:r>
    </w:p>
  </w:endnote>
  <w:endnote w:type="continuationNotice" w:id="1">
    <w:p w14:paraId="1E5305D9" w14:textId="77777777" w:rsidR="00E278CC" w:rsidRDefault="00E278C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cadNusx">
    <w:panose1 w:val="00000000000000000000"/>
    <w:charset w:val="00"/>
    <w:family w:val="auto"/>
    <w:pitch w:val="variable"/>
    <w:sig w:usb0="00000087" w:usb1="00000000" w:usb2="00000000" w:usb3="00000000" w:csb0="0000001B"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3D68A" w14:textId="48E3849A" w:rsidR="00420B91" w:rsidRDefault="00420B91" w:rsidP="007676CB">
    <w:pPr>
      <w:pStyle w:val="Footer"/>
      <w:tabs>
        <w:tab w:val="clear" w:pos="8675"/>
        <w:tab w:val="right" w:pos="9441"/>
      </w:tabs>
    </w:pPr>
    <w:r>
      <w:tab/>
    </w:r>
    <w:sdt>
      <w:sdtPr>
        <w:rPr>
          <w:lang w:val="fr-FR"/>
        </w:rPr>
        <w:alias w:val="No du rapport"/>
        <w:tag w:val=""/>
        <w:id w:val="47920603"/>
        <w:placeholder>
          <w:docPart w:val="986FFCE11885434A86E72206688BB45B"/>
        </w:placeholder>
        <w:dataBinding w:prefixMappings="xmlns:ns0='http://schemas.openxmlformats.org/officeDocument/2006/extended-properties' " w:xpath="/ns0:Properties[1]/ns0:Manager[1]" w:storeItemID="{6668398D-A668-4E3E-A5EB-62B293D839F1}"/>
        <w:text/>
      </w:sdtPr>
      <w:sdtEndPr/>
      <w:sdtContent>
        <w:r w:rsidR="001B7348">
          <w:rPr>
            <w:lang w:val="fr-FR"/>
          </w:rPr>
          <w:t>E2600119 / 4002</w:t>
        </w:r>
      </w:sdtContent>
    </w:sdt>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DA3A1" w14:textId="7BC48A74" w:rsidR="00420B91" w:rsidRPr="001B7348" w:rsidRDefault="00420B91" w:rsidP="007676CB">
    <w:pPr>
      <w:pStyle w:val="Footer"/>
      <w:tabs>
        <w:tab w:val="clear" w:pos="8675"/>
        <w:tab w:val="right" w:pos="9441"/>
      </w:tabs>
      <w:rPr>
        <w:rFonts w:ascii="Arial" w:hAnsi="Arial"/>
      </w:rPr>
    </w:pPr>
    <w:r>
      <w:tab/>
    </w:r>
    <w:sdt>
      <w:sdtPr>
        <w:rPr>
          <w:rFonts w:ascii="Arial" w:hAnsi="Arial"/>
          <w:lang w:val="fr-FR"/>
        </w:rPr>
        <w:alias w:val="No du rapport"/>
        <w:tag w:val=""/>
        <w:id w:val="97841193"/>
        <w:placeholder>
          <w:docPart w:val="4EE61F58E6A84EAE96618B4A8F8E7CC9"/>
        </w:placeholder>
        <w:dataBinding w:prefixMappings="xmlns:ns0='http://schemas.openxmlformats.org/officeDocument/2006/extended-properties' " w:xpath="/ns0:Properties[1]/ns0:Manager[1]" w:storeItemID="{6668398D-A668-4E3E-A5EB-62B293D839F1}"/>
        <w:text/>
      </w:sdtPr>
      <w:sdtEndPr/>
      <w:sdtContent>
        <w:r w:rsidR="001B7348" w:rsidRPr="001B7348">
          <w:rPr>
            <w:rFonts w:ascii="Arial" w:hAnsi="Arial"/>
            <w:lang w:val="fr-FR"/>
          </w:rPr>
          <w:t>E2600119 / 4002</w:t>
        </w:r>
      </w:sdtContent>
    </w:sdt>
    <w:r w:rsidRPr="001B7348">
      <w:rPr>
        <w:rFonts w:ascii="Arial" w:hAnsi="Arial"/>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882598068"/>
      <w:docPartObj>
        <w:docPartGallery w:val="Page Numbers (Bottom of Page)"/>
        <w:docPartUnique/>
      </w:docPartObj>
    </w:sdtPr>
    <w:sdtEndPr>
      <w:rPr>
        <w:noProof/>
      </w:rPr>
    </w:sdtEndPr>
    <w:sdtContent>
      <w:p w14:paraId="2D76994F" w14:textId="3A7E4C9B" w:rsidR="002C4DD7" w:rsidRDefault="002C4DD7">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7B053113" w14:textId="5F1E6E34" w:rsidR="00420B91" w:rsidRPr="00F37878" w:rsidRDefault="00420B91" w:rsidP="007676CB">
    <w:pPr>
      <w:pStyle w:val="Footer"/>
      <w:tabs>
        <w:tab w:val="clear" w:pos="8675"/>
        <w:tab w:val="right" w:pos="9441"/>
      </w:tabs>
      <w:rPr>
        <w:lang w:val="pt-P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325B8" w14:textId="369F81BF" w:rsidR="00962266" w:rsidRPr="001B7348" w:rsidRDefault="00962266" w:rsidP="007676CB">
    <w:pPr>
      <w:pStyle w:val="Footer"/>
      <w:tabs>
        <w:tab w:val="clear" w:pos="8675"/>
        <w:tab w:val="right" w:pos="9441"/>
      </w:tabs>
      <w:rPr>
        <w:rFonts w:ascii="Arial" w:hAnsi="Arial"/>
        <w:lang w:val="pt-PT"/>
      </w:rPr>
    </w:pPr>
    <w:r w:rsidRPr="001B7348">
      <w:rPr>
        <w:rFonts w:ascii="Arial" w:hAnsi="Arial"/>
      </w:rPr>
      <w:tab/>
    </w:r>
    <w:sdt>
      <w:sdtPr>
        <w:rPr>
          <w:rFonts w:ascii="Arial" w:hAnsi="Arial"/>
          <w:lang w:val="pt-PT"/>
        </w:rPr>
        <w:alias w:val="No du rapport"/>
        <w:tag w:val=""/>
        <w:id w:val="1453819870"/>
        <w:placeholder>
          <w:docPart w:val="8A1B2652A1FB41F59BDEE80F4B71ABB6"/>
        </w:placeholder>
        <w:dataBinding w:prefixMappings="xmlns:ns0='http://schemas.openxmlformats.org/officeDocument/2006/extended-properties' " w:xpath="/ns0:Properties[1]/ns0:Manager[1]" w:storeItemID="{6668398D-A668-4E3E-A5EB-62B293D839F1}"/>
        <w:text/>
      </w:sdtPr>
      <w:sdtEndPr/>
      <w:sdtContent>
        <w:r w:rsidR="001B7348" w:rsidRPr="001B7348">
          <w:rPr>
            <w:rFonts w:ascii="Arial" w:hAnsi="Arial"/>
            <w:lang w:val="pt-PT"/>
          </w:rPr>
          <w:t>E2600119 / 4002</w:t>
        </w:r>
      </w:sdtContent>
    </w:sdt>
    <w:r w:rsidRPr="001B7348">
      <w:rPr>
        <w:rFonts w:ascii="Arial" w:hAnsi="Arial"/>
        <w:lang w:val="pt-PT"/>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79A14" w14:textId="77777777" w:rsidR="00E278CC" w:rsidRDefault="00E278CC">
      <w:pPr>
        <w:spacing w:line="240" w:lineRule="auto"/>
      </w:pPr>
      <w:r>
        <w:separator/>
      </w:r>
    </w:p>
  </w:footnote>
  <w:footnote w:type="continuationSeparator" w:id="0">
    <w:p w14:paraId="74975F36" w14:textId="77777777" w:rsidR="00E278CC" w:rsidRDefault="00E278CC">
      <w:pPr>
        <w:spacing w:line="240" w:lineRule="auto"/>
      </w:pPr>
      <w:r>
        <w:continuationSeparator/>
      </w:r>
    </w:p>
  </w:footnote>
  <w:footnote w:type="continuationNotice" w:id="1">
    <w:p w14:paraId="40561ACC" w14:textId="77777777" w:rsidR="00E278CC" w:rsidRDefault="00E278C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6444C" w14:textId="77777777" w:rsidR="00420B91" w:rsidRDefault="006D4FF1">
    <w:pPr>
      <w:pStyle w:val="Header"/>
    </w:pPr>
    <w:r>
      <w:rPr>
        <w:noProof/>
        <w:lang w:val="fr-CH" w:eastAsia="fr-CH"/>
      </w:rPr>
      <w:drawing>
        <wp:anchor distT="0" distB="0" distL="114300" distR="114300" simplePos="0" relativeHeight="251658240" behindDoc="0" locked="0" layoutInCell="1" allowOverlap="1" wp14:anchorId="700E4305" wp14:editId="6E2E0FAC">
          <wp:simplePos x="0" y="0"/>
          <wp:positionH relativeFrom="column">
            <wp:posOffset>3577826</wp:posOffset>
          </wp:positionH>
          <wp:positionV relativeFrom="paragraph">
            <wp:posOffset>-63958</wp:posOffset>
          </wp:positionV>
          <wp:extent cx="1222744" cy="510363"/>
          <wp:effectExtent l="0" t="0" r="0" b="0"/>
          <wp:wrapNone/>
          <wp:docPr id="1" name="Image 0" descr="stucky_Logo_CMYK.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cky_Logo_CMYK.eps"/>
                  <pic:cNvPicPr/>
                </pic:nvPicPr>
                <pic:blipFill>
                  <a:blip r:embed="rId1"/>
                  <a:stretch>
                    <a:fillRect/>
                  </a:stretch>
                </pic:blipFill>
                <pic:spPr>
                  <a:xfrm>
                    <a:off x="0" y="0"/>
                    <a:ext cx="1222744" cy="510363"/>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ED4B0" w14:textId="77777777" w:rsidR="00FE6557" w:rsidRDefault="008C2F3F">
    <w:pPr>
      <w:pStyle w:val="Header"/>
    </w:pPr>
    <w:r>
      <w:rPr>
        <w:noProof/>
      </w:rPr>
      <w:drawing>
        <wp:anchor distT="0" distB="0" distL="114300" distR="114300" simplePos="0" relativeHeight="251658241" behindDoc="0" locked="1" layoutInCell="1" allowOverlap="1" wp14:anchorId="781C393C" wp14:editId="6DCCA775">
          <wp:simplePos x="0" y="0"/>
          <wp:positionH relativeFrom="page">
            <wp:posOffset>5581015</wp:posOffset>
          </wp:positionH>
          <wp:positionV relativeFrom="page">
            <wp:posOffset>342265</wp:posOffset>
          </wp:positionV>
          <wp:extent cx="1627200" cy="468000"/>
          <wp:effectExtent l="0" t="0" r="0" b="8255"/>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
                    <a:extLst>
                      <a:ext uri="{28A0092B-C50C-407E-A947-70E740481C1C}">
                        <a14:useLocalDpi xmlns:a14="http://schemas.microsoft.com/office/drawing/2010/main" val="0"/>
                      </a:ext>
                    </a:extLst>
                  </a:blip>
                  <a:stretch>
                    <a:fillRect/>
                  </a:stretch>
                </pic:blipFill>
                <pic:spPr>
                  <a:xfrm>
                    <a:off x="0" y="0"/>
                    <a:ext cx="1627200" cy="468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6521"/>
    </w:tblGrid>
    <w:tr w:rsidR="00420B91" w:rsidRPr="00052BA6" w14:paraId="7DEEBAF8" w14:textId="77777777">
      <w:tc>
        <w:tcPr>
          <w:tcW w:w="6521" w:type="dxa"/>
        </w:tcPr>
        <w:sdt>
          <w:sdtPr>
            <w:rPr>
              <w:b/>
              <w:sz w:val="20"/>
            </w:rPr>
            <w:alias w:val="Mandat"/>
            <w:tag w:val=""/>
            <w:id w:val="47920607"/>
            <w:placeholder>
              <w:docPart w:val="2BD4D9343CF54132A08D6479747B4D48"/>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663AEEF9" w14:textId="27F37770" w:rsidR="00420B91" w:rsidRPr="00052BA6" w:rsidRDefault="007176BD" w:rsidP="00FA702A">
              <w:pPr>
                <w:pStyle w:val="TextAuftragsbezeichnung"/>
                <w:framePr w:w="0" w:hRule="auto" w:wrap="auto" w:vAnchor="margin" w:hAnchor="text" w:xAlign="left" w:yAlign="inline"/>
                <w:rPr>
                  <w:b/>
                  <w:kern w:val="0"/>
                  <w:sz w:val="20"/>
                </w:rPr>
              </w:pPr>
              <w:r>
                <w:rPr>
                  <w:b/>
                  <w:sz w:val="20"/>
                </w:rPr>
                <w:t>bodorna-RrmaReles wyalmomaragebis gvirabi</w:t>
              </w:r>
            </w:p>
          </w:sdtContent>
        </w:sdt>
      </w:tc>
    </w:tr>
    <w:tr w:rsidR="00420B91" w:rsidRPr="00052BA6" w14:paraId="5127C5C5" w14:textId="77777777">
      <w:tc>
        <w:tcPr>
          <w:tcW w:w="6521" w:type="dxa"/>
        </w:tcPr>
        <w:p w14:paraId="4A87A73E" w14:textId="51B5F245" w:rsidR="00420B91" w:rsidRPr="00052BA6" w:rsidRDefault="009A766F" w:rsidP="00D67CB5">
          <w:pPr>
            <w:pStyle w:val="TextBerichttitel"/>
            <w:framePr w:w="0" w:hRule="auto" w:wrap="auto" w:vAnchor="margin" w:hAnchor="text" w:xAlign="left" w:yAlign="inline"/>
            <w:spacing w:line="240" w:lineRule="exact"/>
            <w:rPr>
              <w:sz w:val="18"/>
              <w:szCs w:val="18"/>
            </w:rPr>
          </w:pPr>
          <w:sdt>
            <w:sdtPr>
              <w:rPr>
                <w:sz w:val="18"/>
                <w:szCs w:val="18"/>
              </w:rPr>
              <w:alias w:val="Titre"/>
              <w:tag w:val=""/>
              <w:id w:val="924383099"/>
              <w:placeholder>
                <w:docPart w:val="EB113333E5D74AC7BEE4C098274862FC"/>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1B7348">
                <w:rPr>
                  <w:sz w:val="18"/>
                  <w:szCs w:val="18"/>
                </w:rPr>
                <w:t>dazianebuli monakveTebis gadaudebeli, droebiTi gamagrebiTi RonisZiebebis proeqti</w:t>
              </w:r>
            </w:sdtContent>
          </w:sdt>
        </w:p>
      </w:tc>
    </w:tr>
  </w:tbl>
  <w:p w14:paraId="7DDB0502" w14:textId="771B1925" w:rsidR="00420B91" w:rsidRPr="00052BA6" w:rsidRDefault="009A766F" w:rsidP="00FA702A">
    <w:pPr>
      <w:pStyle w:val="Header"/>
      <w:rPr>
        <w:i/>
        <w:szCs w:val="18"/>
      </w:rPr>
    </w:pPr>
    <w:sdt>
      <w:sdtPr>
        <w:rPr>
          <w:i/>
          <w:szCs w:val="18"/>
        </w:rPr>
        <w:alias w:val="Société"/>
        <w:id w:val="134571571"/>
        <w:placeholder>
          <w:docPart w:val="4759F53F20C94CFA889353DCA53E9725"/>
        </w:placeholder>
        <w:dataBinding w:prefixMappings="xmlns:ns0='http://schemas.openxmlformats.org/officeDocument/2006/extended-properties' " w:xpath="/ns0:Properties[1]/ns0:Company[1]" w:storeItemID="{6668398D-A668-4E3E-A5EB-62B293D839F1}"/>
        <w:text/>
      </w:sdtPr>
      <w:sdtEndPr/>
      <w:sdtContent>
        <w:r w:rsidR="00F50EF0">
          <w:rPr>
            <w:i/>
            <w:szCs w:val="18"/>
          </w:rPr>
          <w:t>gvirabis geodeziuri agegmvis teqnikuri davaleba</w:t>
        </w:r>
      </w:sdtContent>
    </w:sdt>
    <w:r w:rsidR="008C2F3F" w:rsidRPr="00052BA6">
      <w:rPr>
        <w:noProof/>
      </w:rPr>
      <w:drawing>
        <wp:anchor distT="0" distB="0" distL="114300" distR="114300" simplePos="0" relativeHeight="251658242" behindDoc="0" locked="1" layoutInCell="1" allowOverlap="1" wp14:anchorId="5F412CA9" wp14:editId="625B44A8">
          <wp:simplePos x="0" y="0"/>
          <wp:positionH relativeFrom="page">
            <wp:posOffset>6264910</wp:posOffset>
          </wp:positionH>
          <wp:positionV relativeFrom="page">
            <wp:posOffset>417830</wp:posOffset>
          </wp:positionV>
          <wp:extent cx="928800" cy="266400"/>
          <wp:effectExtent l="0" t="0" r="5080" b="63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28800" cy="26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6521"/>
    </w:tblGrid>
    <w:tr w:rsidR="00004412" w:rsidRPr="00052BA6" w14:paraId="6C56FED8" w14:textId="77777777">
      <w:tc>
        <w:tcPr>
          <w:tcW w:w="6521" w:type="dxa"/>
        </w:tcPr>
        <w:sdt>
          <w:sdtPr>
            <w:rPr>
              <w:b/>
              <w:sz w:val="20"/>
            </w:rPr>
            <w:alias w:val="Mandat"/>
            <w:tag w:val=""/>
            <w:id w:val="1728570548"/>
            <w:placeholder>
              <w:docPart w:val="F0D78B4DF8DC4238BE09207F721AE29B"/>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7C4B35AC" w14:textId="556591B0" w:rsidR="00004412" w:rsidRPr="00052BA6" w:rsidRDefault="007176BD" w:rsidP="00FA702A">
              <w:pPr>
                <w:pStyle w:val="TextAuftragsbezeichnung"/>
                <w:framePr w:w="0" w:hRule="auto" w:wrap="auto" w:vAnchor="margin" w:hAnchor="text" w:xAlign="left" w:yAlign="inline"/>
                <w:rPr>
                  <w:b/>
                  <w:kern w:val="0"/>
                  <w:sz w:val="20"/>
                </w:rPr>
              </w:pPr>
              <w:r>
                <w:rPr>
                  <w:b/>
                  <w:sz w:val="20"/>
                </w:rPr>
                <w:t>bodorna-RrmaReles wyalmomaragebis gvirabi</w:t>
              </w:r>
            </w:p>
          </w:sdtContent>
        </w:sdt>
      </w:tc>
    </w:tr>
    <w:tr w:rsidR="00004412" w:rsidRPr="00052BA6" w14:paraId="7EB496E8" w14:textId="77777777">
      <w:tc>
        <w:tcPr>
          <w:tcW w:w="6521" w:type="dxa"/>
        </w:tcPr>
        <w:p w14:paraId="607B8BF1" w14:textId="7B1F1C28" w:rsidR="00004412" w:rsidRPr="00052BA6" w:rsidRDefault="009A766F" w:rsidP="00D67CB5">
          <w:pPr>
            <w:pStyle w:val="TextBerichttitel"/>
            <w:framePr w:w="0" w:hRule="auto" w:wrap="auto" w:vAnchor="margin" w:hAnchor="text" w:xAlign="left" w:yAlign="inline"/>
            <w:spacing w:line="240" w:lineRule="exact"/>
            <w:rPr>
              <w:sz w:val="18"/>
              <w:szCs w:val="18"/>
            </w:rPr>
          </w:pPr>
          <w:sdt>
            <w:sdtPr>
              <w:rPr>
                <w:sz w:val="18"/>
                <w:szCs w:val="18"/>
              </w:rPr>
              <w:alias w:val="Titre"/>
              <w:tag w:val=""/>
              <w:id w:val="1728570549"/>
              <w:placeholder>
                <w:docPart w:val="2881509369EA42FAAA795F9EF0C8B3D7"/>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1B7348">
                <w:rPr>
                  <w:sz w:val="18"/>
                  <w:szCs w:val="18"/>
                </w:rPr>
                <w:t>dazianebuli monakveTebis gadaudebeli, droebiTi gamagrebiTi RonisZiebebis proeqti</w:t>
              </w:r>
            </w:sdtContent>
          </w:sdt>
        </w:p>
      </w:tc>
    </w:tr>
  </w:tbl>
  <w:p w14:paraId="710E33DF" w14:textId="1C384F45" w:rsidR="00004412" w:rsidRPr="00052BA6" w:rsidRDefault="009A766F" w:rsidP="00FA702A">
    <w:pPr>
      <w:pStyle w:val="Header"/>
      <w:rPr>
        <w:i/>
        <w:szCs w:val="18"/>
      </w:rPr>
    </w:pPr>
    <w:sdt>
      <w:sdtPr>
        <w:rPr>
          <w:i/>
          <w:szCs w:val="18"/>
        </w:rPr>
        <w:alias w:val="Société"/>
        <w:id w:val="1728570550"/>
        <w:placeholder>
          <w:docPart w:val="983EB080521642AB8E2ABD1D4C6EAF9A"/>
        </w:placeholder>
        <w:dataBinding w:prefixMappings="xmlns:ns0='http://schemas.openxmlformats.org/officeDocument/2006/extended-properties' " w:xpath="/ns0:Properties[1]/ns0:Company[1]" w:storeItemID="{6668398D-A668-4E3E-A5EB-62B293D839F1}"/>
        <w:text/>
      </w:sdtPr>
      <w:sdtEndPr/>
      <w:sdtContent>
        <w:r w:rsidR="00F50EF0">
          <w:rPr>
            <w:i/>
            <w:szCs w:val="18"/>
          </w:rPr>
          <w:t>gvirabis geodeziuri agegmvis teqnikuri davaleba</w:t>
        </w:r>
      </w:sdtContent>
    </w:sdt>
    <w:r w:rsidR="00964CB9" w:rsidRPr="00052BA6">
      <w:rPr>
        <w:noProof/>
      </w:rPr>
      <w:drawing>
        <wp:anchor distT="0" distB="0" distL="114300" distR="114300" simplePos="0" relativeHeight="251658244" behindDoc="0" locked="1" layoutInCell="1" allowOverlap="1" wp14:anchorId="7DBA93FB" wp14:editId="79CC05E2">
          <wp:simplePos x="0" y="0"/>
          <wp:positionH relativeFrom="page">
            <wp:posOffset>6264910</wp:posOffset>
          </wp:positionH>
          <wp:positionV relativeFrom="page">
            <wp:posOffset>417830</wp:posOffset>
          </wp:positionV>
          <wp:extent cx="928800" cy="266400"/>
          <wp:effectExtent l="0" t="0" r="5080" b="635"/>
          <wp:wrapNone/>
          <wp:docPr id="20177956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928800" cy="26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6521"/>
    </w:tblGrid>
    <w:tr w:rsidR="00004412" w:rsidRPr="005A10F6" w14:paraId="0A11EB40" w14:textId="77777777">
      <w:tc>
        <w:tcPr>
          <w:tcW w:w="6521" w:type="dxa"/>
        </w:tcPr>
        <w:sdt>
          <w:sdtPr>
            <w:rPr>
              <w:b/>
              <w:sz w:val="20"/>
            </w:rPr>
            <w:alias w:val="Mandat"/>
            <w:tag w:val=""/>
            <w:id w:val="1728570551"/>
            <w:placeholder>
              <w:docPart w:val="588690C94BDC400D9ED21C1E97838D51"/>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38FAD6DF" w14:textId="748B51DA" w:rsidR="00004412" w:rsidRPr="005A10F6" w:rsidRDefault="007176BD" w:rsidP="00FA702A">
              <w:pPr>
                <w:pStyle w:val="TextAuftragsbezeichnung"/>
                <w:framePr w:w="0" w:hRule="auto" w:wrap="auto" w:vAnchor="margin" w:hAnchor="text" w:xAlign="left" w:yAlign="inline"/>
                <w:rPr>
                  <w:b/>
                  <w:kern w:val="0"/>
                  <w:sz w:val="20"/>
                </w:rPr>
              </w:pPr>
              <w:r>
                <w:rPr>
                  <w:b/>
                  <w:sz w:val="20"/>
                </w:rPr>
                <w:t>bodorna-RrmaReles wyalmomaragebis gvirabi</w:t>
              </w:r>
            </w:p>
          </w:sdtContent>
        </w:sdt>
      </w:tc>
    </w:tr>
    <w:tr w:rsidR="00004412" w:rsidRPr="005A10F6" w14:paraId="3C15707B" w14:textId="77777777">
      <w:tc>
        <w:tcPr>
          <w:tcW w:w="6521" w:type="dxa"/>
        </w:tcPr>
        <w:p w14:paraId="6C7ABF9A" w14:textId="6F0627D5" w:rsidR="00004412" w:rsidRPr="005A10F6" w:rsidRDefault="009A766F" w:rsidP="00D67CB5">
          <w:pPr>
            <w:pStyle w:val="TextBerichttitel"/>
            <w:framePr w:w="0" w:hRule="auto" w:wrap="auto" w:vAnchor="margin" w:hAnchor="text" w:xAlign="left" w:yAlign="inline"/>
            <w:spacing w:line="240" w:lineRule="exact"/>
            <w:rPr>
              <w:sz w:val="18"/>
              <w:szCs w:val="18"/>
            </w:rPr>
          </w:pPr>
          <w:sdt>
            <w:sdtPr>
              <w:rPr>
                <w:sz w:val="18"/>
                <w:szCs w:val="18"/>
              </w:rPr>
              <w:alias w:val="Titre"/>
              <w:tag w:val=""/>
              <w:id w:val="1728570552"/>
              <w:placeholder>
                <w:docPart w:val="F6F1AD99317B4B0A9EA8A5FAEC0A6E24"/>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1B7348">
                <w:rPr>
                  <w:sz w:val="18"/>
                  <w:szCs w:val="18"/>
                </w:rPr>
                <w:t>dazianebuli monakveTebis gadaudebeli, droebiTi gamagrebiTi RonisZiebebis proeqti</w:t>
              </w:r>
            </w:sdtContent>
          </w:sdt>
        </w:p>
      </w:tc>
    </w:tr>
  </w:tbl>
  <w:p w14:paraId="1D88EA24" w14:textId="35C24F7B" w:rsidR="00004412" w:rsidRPr="005A10F6" w:rsidRDefault="009A766F" w:rsidP="00FA702A">
    <w:pPr>
      <w:pStyle w:val="Header"/>
      <w:rPr>
        <w:i/>
        <w:szCs w:val="18"/>
      </w:rPr>
    </w:pPr>
    <w:sdt>
      <w:sdtPr>
        <w:rPr>
          <w:i/>
          <w:szCs w:val="18"/>
        </w:rPr>
        <w:alias w:val="Société"/>
        <w:id w:val="1728570553"/>
        <w:placeholder>
          <w:docPart w:val="DA77258F8E1A48E2B364ECC4EDA7C31D"/>
        </w:placeholder>
        <w:dataBinding w:prefixMappings="xmlns:ns0='http://schemas.openxmlformats.org/officeDocument/2006/extended-properties' " w:xpath="/ns0:Properties[1]/ns0:Company[1]" w:storeItemID="{6668398D-A668-4E3E-A5EB-62B293D839F1}"/>
        <w:text/>
      </w:sdtPr>
      <w:sdtEndPr/>
      <w:sdtContent>
        <w:r w:rsidR="00F50EF0">
          <w:rPr>
            <w:i/>
            <w:szCs w:val="18"/>
          </w:rPr>
          <w:t>gvirabis geodeziuri agegmvis teqnikuri davaleba</w:t>
        </w:r>
      </w:sdtContent>
    </w:sdt>
    <w:r w:rsidR="00964CB9" w:rsidRPr="005A10F6">
      <w:rPr>
        <w:noProof/>
      </w:rPr>
      <w:drawing>
        <wp:anchor distT="0" distB="0" distL="114300" distR="114300" simplePos="0" relativeHeight="251658243" behindDoc="0" locked="1" layoutInCell="1" allowOverlap="1" wp14:anchorId="230A9921" wp14:editId="68A13B5C">
          <wp:simplePos x="0" y="0"/>
          <wp:positionH relativeFrom="page">
            <wp:posOffset>6264910</wp:posOffset>
          </wp:positionH>
          <wp:positionV relativeFrom="page">
            <wp:posOffset>417830</wp:posOffset>
          </wp:positionV>
          <wp:extent cx="928800" cy="266400"/>
          <wp:effectExtent l="0" t="0" r="5080" b="635"/>
          <wp:wrapNone/>
          <wp:docPr id="15836377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
                    <a:extLst>
                      <a:ext uri="{28A0092B-C50C-407E-A947-70E740481C1C}">
                        <a14:useLocalDpi xmlns:a14="http://schemas.microsoft.com/office/drawing/2010/main" val="0"/>
                      </a:ext>
                    </a:extLst>
                  </a:blip>
                  <a:stretch>
                    <a:fillRect/>
                  </a:stretch>
                </pic:blipFill>
                <pic:spPr>
                  <a:xfrm>
                    <a:off x="0" y="0"/>
                    <a:ext cx="928800" cy="26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B82628D8"/>
    <w:lvl w:ilvl="0">
      <w:start w:val="1"/>
      <w:numFmt w:val="bullet"/>
      <w:pStyle w:val="ListBullet2"/>
      <w:lvlText w:val="-"/>
      <w:lvlJc w:val="left"/>
      <w:pPr>
        <w:ind w:left="927" w:hanging="360"/>
      </w:pPr>
      <w:rPr>
        <w:rFonts w:ascii="Arial" w:hAnsi="Arial" w:hint="default"/>
        <w:b w:val="0"/>
        <w:i w:val="0"/>
        <w:sz w:val="20"/>
      </w:rPr>
    </w:lvl>
  </w:abstractNum>
  <w:abstractNum w:abstractNumId="1" w15:restartNumberingAfterBreak="0">
    <w:nsid w:val="FFFFFF88"/>
    <w:multiLevelType w:val="singleLevel"/>
    <w:tmpl w:val="108406E6"/>
    <w:lvl w:ilvl="0">
      <w:start w:val="1"/>
      <w:numFmt w:val="decimal"/>
      <w:pStyle w:val="ListNumber"/>
      <w:lvlText w:val="%1."/>
      <w:lvlJc w:val="left"/>
      <w:pPr>
        <w:tabs>
          <w:tab w:val="num" w:pos="360"/>
        </w:tabs>
        <w:ind w:left="360" w:hanging="360"/>
      </w:pPr>
    </w:lvl>
  </w:abstractNum>
  <w:abstractNum w:abstractNumId="2" w15:restartNumberingAfterBreak="0">
    <w:nsid w:val="FFFFFFFB"/>
    <w:multiLevelType w:val="multilevel"/>
    <w:tmpl w:val="DD909D08"/>
    <w:lvl w:ilvl="0">
      <w:start w:val="1"/>
      <w:numFmt w:val="decimal"/>
      <w:pStyle w:val="Heading1"/>
      <w:lvlText w:val="%1"/>
      <w:lvlJc w:val="left"/>
      <w:pPr>
        <w:tabs>
          <w:tab w:val="num" w:pos="1487"/>
        </w:tabs>
        <w:ind w:left="1487" w:hanging="227"/>
      </w:pPr>
      <w:rPr>
        <w:rFonts w:ascii="AcadNusx" w:hAnsi="AcadNusx" w:hint="default"/>
        <w:b/>
        <w:bCs/>
        <w:i w:val="0"/>
        <w:strike w:val="0"/>
        <w:u w:val="none"/>
      </w:rPr>
    </w:lvl>
    <w:lvl w:ilvl="1">
      <w:start w:val="1"/>
      <w:numFmt w:val="decimal"/>
      <w:pStyle w:val="Heading2"/>
      <w:lvlText w:val="%1.%2"/>
      <w:lvlJc w:val="left"/>
      <w:pPr>
        <w:tabs>
          <w:tab w:val="num" w:pos="454"/>
        </w:tabs>
        <w:ind w:left="454" w:hanging="454"/>
      </w:pPr>
      <w:rPr>
        <w:rFonts w:ascii="AcadNusx" w:hAnsi="AcadNusx" w:hint="default"/>
        <w:b/>
        <w:bCs/>
        <w:i w:val="0"/>
        <w:strike w:val="0"/>
        <w:u w:val="none"/>
      </w:rPr>
    </w:lvl>
    <w:lvl w:ilvl="2">
      <w:start w:val="1"/>
      <w:numFmt w:val="decimal"/>
      <w:pStyle w:val="Heading3"/>
      <w:lvlText w:val="%1.%2.%3"/>
      <w:lvlJc w:val="left"/>
      <w:pPr>
        <w:tabs>
          <w:tab w:val="num" w:pos="680"/>
        </w:tabs>
        <w:ind w:left="680" w:hanging="680"/>
      </w:pPr>
      <w:rPr>
        <w:rFonts w:ascii="AcadNusx" w:hAnsi="AcadNusx" w:hint="default"/>
        <w:b/>
        <w:i w:val="0"/>
        <w:strike w:val="0"/>
        <w:u w:val="none"/>
      </w:rPr>
    </w:lvl>
    <w:lvl w:ilvl="3">
      <w:start w:val="1"/>
      <w:numFmt w:val="decimal"/>
      <w:pStyle w:val="Heading4"/>
      <w:lvlText w:val="%1.%2.%3.%4"/>
      <w:lvlJc w:val="left"/>
      <w:pPr>
        <w:tabs>
          <w:tab w:val="num" w:pos="-31680"/>
        </w:tabs>
        <w:ind w:left="0" w:firstLine="0"/>
      </w:pPr>
      <w:rPr>
        <w:rFonts w:ascii="AcadNusx" w:hAnsi="AcadNusx" w:hint="default"/>
        <w:b/>
        <w:i w:val="0"/>
        <w:strike w:val="0"/>
        <w:kern w:val="20"/>
        <w:sz w:val="20"/>
        <w:u w:val="none"/>
      </w:rPr>
    </w:lvl>
    <w:lvl w:ilvl="4">
      <w:start w:val="1"/>
      <w:numFmt w:val="decimal"/>
      <w:lvlText w:val="%1.%2.%3.%4.%5"/>
      <w:lvlJc w:val="left"/>
      <w:pPr>
        <w:tabs>
          <w:tab w:val="num" w:pos="-31680"/>
        </w:tabs>
        <w:ind w:left="0" w:firstLine="0"/>
      </w:pPr>
      <w:rPr>
        <w:rFonts w:ascii="Arial" w:hAnsi="Arial" w:hint="default"/>
        <w:b/>
        <w:i w:val="0"/>
        <w:strike w:val="0"/>
        <w:kern w:val="20"/>
        <w:sz w:val="20"/>
        <w:u w:val="none"/>
      </w:rPr>
    </w:lvl>
    <w:lvl w:ilvl="5">
      <w:start w:val="1"/>
      <w:numFmt w:val="decimal"/>
      <w:lvlText w:val="%1.%2.%3.%4.%5.%6"/>
      <w:lvlJc w:val="left"/>
      <w:pPr>
        <w:tabs>
          <w:tab w:val="num" w:pos="-31680"/>
        </w:tabs>
        <w:ind w:left="0" w:firstLine="0"/>
      </w:pPr>
      <w:rPr>
        <w:rFonts w:ascii="Arial" w:hAnsi="Arial" w:hint="default"/>
        <w:b/>
        <w:i w:val="0"/>
        <w:strike w:val="0"/>
        <w:kern w:val="20"/>
        <w:sz w:val="20"/>
        <w:u w:val="none"/>
      </w:rPr>
    </w:lvl>
    <w:lvl w:ilvl="6">
      <w:start w:val="1"/>
      <w:numFmt w:val="decimal"/>
      <w:lvlText w:val="%1.%2.%3.%4.%5.%6.%7"/>
      <w:lvlJc w:val="left"/>
      <w:pPr>
        <w:tabs>
          <w:tab w:val="num" w:pos="-31680"/>
        </w:tabs>
        <w:ind w:left="0" w:firstLine="0"/>
      </w:pPr>
      <w:rPr>
        <w:rFonts w:ascii="Arial" w:hAnsi="Arial" w:hint="default"/>
        <w:b/>
        <w:i w:val="0"/>
        <w:strike w:val="0"/>
        <w:kern w:val="20"/>
        <w:sz w:val="20"/>
        <w:u w:val="none"/>
      </w:rPr>
    </w:lvl>
    <w:lvl w:ilvl="7">
      <w:start w:val="1"/>
      <w:numFmt w:val="decimal"/>
      <w:lvlText w:val="%1.%2.%3.%4.%5.%6.%7.%8"/>
      <w:lvlJc w:val="left"/>
      <w:pPr>
        <w:tabs>
          <w:tab w:val="num" w:pos="-31680"/>
        </w:tabs>
        <w:ind w:left="0" w:firstLine="0"/>
      </w:pPr>
      <w:rPr>
        <w:rFonts w:hint="default"/>
        <w:b/>
        <w:i w:val="0"/>
        <w:strike w:val="0"/>
        <w:kern w:val="20"/>
        <w:u w:val="none"/>
      </w:rPr>
    </w:lvl>
    <w:lvl w:ilvl="8">
      <w:start w:val="1"/>
      <w:numFmt w:val="decimal"/>
      <w:lvlText w:val="%1.%2.%3.%4.%5.%6.%7.%8.%9"/>
      <w:lvlJc w:val="left"/>
      <w:pPr>
        <w:tabs>
          <w:tab w:val="num" w:pos="-31680"/>
        </w:tabs>
        <w:ind w:left="0" w:firstLine="0"/>
      </w:pPr>
      <w:rPr>
        <w:rFonts w:ascii="Arial" w:hAnsi="Arial" w:hint="default"/>
        <w:b/>
        <w:i w:val="0"/>
        <w:strike w:val="0"/>
        <w:kern w:val="20"/>
        <w:u w:val="none"/>
      </w:rPr>
    </w:lvl>
  </w:abstractNum>
  <w:abstractNum w:abstractNumId="3" w15:restartNumberingAfterBreak="0">
    <w:nsid w:val="01FF49F0"/>
    <w:multiLevelType w:val="multilevel"/>
    <w:tmpl w:val="7ABC22A6"/>
    <w:lvl w:ilvl="0">
      <w:start w:val="1"/>
      <w:numFmt w:val="decimal"/>
      <w:lvlText w:val="%1."/>
      <w:lvlJc w:val="left"/>
      <w:pPr>
        <w:ind w:left="720" w:hanging="360"/>
      </w:pPr>
      <w:rPr>
        <w:rFonts w:hint="default"/>
      </w:rPr>
    </w:lvl>
    <w:lvl w:ilvl="1">
      <w:start w:val="1"/>
      <w:numFmt w:val="decimal"/>
      <w:isLgl/>
      <w:lvlText w:val="%1.%2"/>
      <w:lvlJc w:val="left"/>
      <w:pPr>
        <w:ind w:left="2970" w:hanging="720"/>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736" w:hanging="1080"/>
      </w:pPr>
      <w:rPr>
        <w:rFonts w:hint="default"/>
      </w:rPr>
    </w:lvl>
    <w:lvl w:ilvl="4">
      <w:start w:val="1"/>
      <w:numFmt w:val="decimal"/>
      <w:isLgl/>
      <w:lvlText w:val="%1.%2.%3.%4.%5"/>
      <w:lvlJc w:val="left"/>
      <w:pPr>
        <w:ind w:left="3528" w:hanging="144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752" w:hanging="1800"/>
      </w:pPr>
      <w:rPr>
        <w:rFonts w:hint="default"/>
      </w:rPr>
    </w:lvl>
    <w:lvl w:ilvl="7">
      <w:start w:val="1"/>
      <w:numFmt w:val="decimal"/>
      <w:isLgl/>
      <w:lvlText w:val="%1.%2.%3.%4.%5.%6.%7.%8"/>
      <w:lvlJc w:val="left"/>
      <w:pPr>
        <w:ind w:left="5184" w:hanging="1800"/>
      </w:pPr>
      <w:rPr>
        <w:rFonts w:hint="default"/>
      </w:rPr>
    </w:lvl>
    <w:lvl w:ilvl="8">
      <w:start w:val="1"/>
      <w:numFmt w:val="decimal"/>
      <w:isLgl/>
      <w:lvlText w:val="%1.%2.%3.%4.%5.%6.%7.%8.%9"/>
      <w:lvlJc w:val="left"/>
      <w:pPr>
        <w:ind w:left="5976" w:hanging="2160"/>
      </w:pPr>
      <w:rPr>
        <w:rFonts w:hint="default"/>
      </w:rPr>
    </w:lvl>
  </w:abstractNum>
  <w:abstractNum w:abstractNumId="4" w15:restartNumberingAfterBreak="0">
    <w:nsid w:val="02C449A6"/>
    <w:multiLevelType w:val="hybridMultilevel"/>
    <w:tmpl w:val="5A304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7F3B4A"/>
    <w:multiLevelType w:val="hybridMultilevel"/>
    <w:tmpl w:val="771CF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AF63FD"/>
    <w:multiLevelType w:val="hybridMultilevel"/>
    <w:tmpl w:val="6F42A33E"/>
    <w:lvl w:ilvl="0" w:tplc="04090001">
      <w:start w:val="1"/>
      <w:numFmt w:val="bullet"/>
      <w:lvlText w:val=""/>
      <w:lvlJc w:val="left"/>
      <w:pPr>
        <w:ind w:left="1987" w:hanging="360"/>
      </w:pPr>
      <w:rPr>
        <w:rFonts w:ascii="Symbol" w:hAnsi="Symbol" w:hint="default"/>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7" w15:restartNumberingAfterBreak="0">
    <w:nsid w:val="07D93635"/>
    <w:multiLevelType w:val="singleLevel"/>
    <w:tmpl w:val="BF0A69FE"/>
    <w:lvl w:ilvl="0">
      <w:start w:val="1"/>
      <w:numFmt w:val="upperLetter"/>
      <w:pStyle w:val="AnhangAufzhlung"/>
      <w:lvlText w:val="%1)"/>
      <w:lvlJc w:val="left"/>
      <w:pPr>
        <w:tabs>
          <w:tab w:val="num" w:pos="284"/>
        </w:tabs>
        <w:ind w:left="284" w:hanging="284"/>
      </w:pPr>
      <w:rPr>
        <w:rFonts w:ascii="Arial" w:hAnsi="Arial" w:hint="default"/>
        <w:b w:val="0"/>
        <w:i w:val="0"/>
        <w:kern w:val="20"/>
        <w:sz w:val="20"/>
      </w:rPr>
    </w:lvl>
  </w:abstractNum>
  <w:abstractNum w:abstractNumId="8" w15:restartNumberingAfterBreak="0">
    <w:nsid w:val="085F533E"/>
    <w:multiLevelType w:val="hybridMultilevel"/>
    <w:tmpl w:val="62A6D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CC4B31"/>
    <w:multiLevelType w:val="hybridMultilevel"/>
    <w:tmpl w:val="290AAF8A"/>
    <w:lvl w:ilvl="0" w:tplc="EB20B1AE">
      <w:start w:val="1"/>
      <w:numFmt w:val="bullet"/>
      <w:lvlText w:val="&gt;"/>
      <w:lvlJc w:val="left"/>
      <w:pPr>
        <w:ind w:left="720" w:hanging="360"/>
      </w:pPr>
      <w:rPr>
        <w:rFonts w:ascii="Arial" w:hAnsi="Arial" w:hint="default"/>
        <w:color w:val="auto"/>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E80CB8"/>
    <w:multiLevelType w:val="hybridMultilevel"/>
    <w:tmpl w:val="5A025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C2435"/>
    <w:multiLevelType w:val="singleLevel"/>
    <w:tmpl w:val="8FECF4AE"/>
    <w:lvl w:ilvl="0">
      <w:start w:val="1"/>
      <w:numFmt w:val="decimal"/>
      <w:pStyle w:val="BeilageAufzhlung"/>
      <w:lvlText w:val="%1)"/>
      <w:lvlJc w:val="left"/>
      <w:pPr>
        <w:tabs>
          <w:tab w:val="num" w:pos="284"/>
        </w:tabs>
        <w:ind w:left="284" w:hanging="284"/>
      </w:pPr>
      <w:rPr>
        <w:rFonts w:ascii="Arial" w:hAnsi="Arial" w:hint="default"/>
        <w:b w:val="0"/>
        <w:i w:val="0"/>
        <w:kern w:val="20"/>
        <w:sz w:val="20"/>
      </w:rPr>
    </w:lvl>
  </w:abstractNum>
  <w:abstractNum w:abstractNumId="12" w15:restartNumberingAfterBreak="0">
    <w:nsid w:val="1F651759"/>
    <w:multiLevelType w:val="hybridMultilevel"/>
    <w:tmpl w:val="94E8FD56"/>
    <w:lvl w:ilvl="0" w:tplc="62C48F14">
      <w:start w:val="1"/>
      <w:numFmt w:val="decimal"/>
      <w:pStyle w:val="Tabelle"/>
      <w:lvlText w:val="Tabelle %1: "/>
      <w:lvlJc w:val="left"/>
      <w:pPr>
        <w:tabs>
          <w:tab w:val="num" w:pos="1418"/>
        </w:tabs>
        <w:ind w:left="1418" w:hanging="1418"/>
      </w:pPr>
      <w:rPr>
        <w:rFonts w:ascii="Arial" w:hAnsi="Arial" w:hint="default"/>
        <w:b w:val="0"/>
        <w:i w:val="0"/>
        <w:sz w:val="20"/>
        <w:szCs w:val="20"/>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13" w15:restartNumberingAfterBreak="0">
    <w:nsid w:val="24DA7608"/>
    <w:multiLevelType w:val="hybridMultilevel"/>
    <w:tmpl w:val="A216D41E"/>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4" w15:restartNumberingAfterBreak="0">
    <w:nsid w:val="29DA4ACF"/>
    <w:multiLevelType w:val="hybridMultilevel"/>
    <w:tmpl w:val="498CFEC6"/>
    <w:lvl w:ilvl="0" w:tplc="95CE6EDC">
      <w:start w:val="1"/>
      <w:numFmt w:val="decimal"/>
      <w:pStyle w:val="Listenumro"/>
      <w:lvlText w:val="%1."/>
      <w:lvlJc w:val="left"/>
      <w:pPr>
        <w:ind w:left="1212" w:hanging="360"/>
      </w:pPr>
    </w:lvl>
    <w:lvl w:ilvl="1" w:tplc="100C0019" w:tentative="1">
      <w:start w:val="1"/>
      <w:numFmt w:val="lowerLetter"/>
      <w:lvlText w:val="%2."/>
      <w:lvlJc w:val="left"/>
      <w:pPr>
        <w:ind w:left="1932" w:hanging="360"/>
      </w:pPr>
    </w:lvl>
    <w:lvl w:ilvl="2" w:tplc="100C001B" w:tentative="1">
      <w:start w:val="1"/>
      <w:numFmt w:val="lowerRoman"/>
      <w:lvlText w:val="%3."/>
      <w:lvlJc w:val="right"/>
      <w:pPr>
        <w:ind w:left="2652" w:hanging="180"/>
      </w:pPr>
    </w:lvl>
    <w:lvl w:ilvl="3" w:tplc="100C000F" w:tentative="1">
      <w:start w:val="1"/>
      <w:numFmt w:val="decimal"/>
      <w:lvlText w:val="%4."/>
      <w:lvlJc w:val="left"/>
      <w:pPr>
        <w:ind w:left="3372" w:hanging="360"/>
      </w:pPr>
    </w:lvl>
    <w:lvl w:ilvl="4" w:tplc="100C0019" w:tentative="1">
      <w:start w:val="1"/>
      <w:numFmt w:val="lowerLetter"/>
      <w:lvlText w:val="%5."/>
      <w:lvlJc w:val="left"/>
      <w:pPr>
        <w:ind w:left="4092" w:hanging="360"/>
      </w:pPr>
    </w:lvl>
    <w:lvl w:ilvl="5" w:tplc="100C001B" w:tentative="1">
      <w:start w:val="1"/>
      <w:numFmt w:val="lowerRoman"/>
      <w:lvlText w:val="%6."/>
      <w:lvlJc w:val="right"/>
      <w:pPr>
        <w:ind w:left="4812" w:hanging="180"/>
      </w:pPr>
    </w:lvl>
    <w:lvl w:ilvl="6" w:tplc="100C000F" w:tentative="1">
      <w:start w:val="1"/>
      <w:numFmt w:val="decimal"/>
      <w:lvlText w:val="%7."/>
      <w:lvlJc w:val="left"/>
      <w:pPr>
        <w:ind w:left="5532" w:hanging="360"/>
      </w:pPr>
    </w:lvl>
    <w:lvl w:ilvl="7" w:tplc="100C0019" w:tentative="1">
      <w:start w:val="1"/>
      <w:numFmt w:val="lowerLetter"/>
      <w:lvlText w:val="%8."/>
      <w:lvlJc w:val="left"/>
      <w:pPr>
        <w:ind w:left="6252" w:hanging="360"/>
      </w:pPr>
    </w:lvl>
    <w:lvl w:ilvl="8" w:tplc="100C001B" w:tentative="1">
      <w:start w:val="1"/>
      <w:numFmt w:val="lowerRoman"/>
      <w:lvlText w:val="%9."/>
      <w:lvlJc w:val="right"/>
      <w:pPr>
        <w:ind w:left="6972" w:hanging="180"/>
      </w:pPr>
    </w:lvl>
  </w:abstractNum>
  <w:abstractNum w:abstractNumId="15" w15:restartNumberingAfterBreak="0">
    <w:nsid w:val="2C753537"/>
    <w:multiLevelType w:val="hybridMultilevel"/>
    <w:tmpl w:val="85FA6940"/>
    <w:lvl w:ilvl="0" w:tplc="1E8C2BAC">
      <w:start w:val="1"/>
      <w:numFmt w:val="decimal"/>
      <w:lvlText w:val="%1."/>
      <w:lvlJc w:val="left"/>
      <w:pPr>
        <w:ind w:left="720" w:hanging="360"/>
      </w:pPr>
      <w:rPr>
        <w:rFonts w:ascii="Arial" w:hAnsi="Arial" w:cs="Arial"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5F95FA6"/>
    <w:multiLevelType w:val="hybridMultilevel"/>
    <w:tmpl w:val="CEB6BE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AA094E"/>
    <w:multiLevelType w:val="hybridMultilevel"/>
    <w:tmpl w:val="4606E1A8"/>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8" w15:restartNumberingAfterBreak="0">
    <w:nsid w:val="3B8930AE"/>
    <w:multiLevelType w:val="hybridMultilevel"/>
    <w:tmpl w:val="8B9697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CB3585E"/>
    <w:multiLevelType w:val="hybridMultilevel"/>
    <w:tmpl w:val="C95674E2"/>
    <w:lvl w:ilvl="0" w:tplc="FFFFFFFF">
      <w:start w:val="1"/>
      <w:numFmt w:val="decimal"/>
      <w:lvlText w:val="%1."/>
      <w:lvlJc w:val="left"/>
      <w:pPr>
        <w:ind w:left="1267" w:hanging="360"/>
      </w:pPr>
      <w:rPr>
        <w:rFonts w:hint="default"/>
      </w:rPr>
    </w:lvl>
    <w:lvl w:ilvl="1" w:tplc="FFFFFFFF" w:tentative="1">
      <w:start w:val="1"/>
      <w:numFmt w:val="bullet"/>
      <w:lvlText w:val="o"/>
      <w:lvlJc w:val="left"/>
      <w:pPr>
        <w:ind w:left="1987" w:hanging="360"/>
      </w:pPr>
      <w:rPr>
        <w:rFonts w:ascii="Courier New" w:hAnsi="Courier New" w:cs="Courier New" w:hint="default"/>
      </w:rPr>
    </w:lvl>
    <w:lvl w:ilvl="2" w:tplc="FFFFFFFF" w:tentative="1">
      <w:start w:val="1"/>
      <w:numFmt w:val="bullet"/>
      <w:lvlText w:val=""/>
      <w:lvlJc w:val="left"/>
      <w:pPr>
        <w:ind w:left="2707" w:hanging="360"/>
      </w:pPr>
      <w:rPr>
        <w:rFonts w:ascii="Wingdings" w:hAnsi="Wingdings" w:hint="default"/>
      </w:rPr>
    </w:lvl>
    <w:lvl w:ilvl="3" w:tplc="FFFFFFFF" w:tentative="1">
      <w:start w:val="1"/>
      <w:numFmt w:val="bullet"/>
      <w:lvlText w:val=""/>
      <w:lvlJc w:val="left"/>
      <w:pPr>
        <w:ind w:left="3427" w:hanging="360"/>
      </w:pPr>
      <w:rPr>
        <w:rFonts w:ascii="Symbol" w:hAnsi="Symbol" w:hint="default"/>
      </w:rPr>
    </w:lvl>
    <w:lvl w:ilvl="4" w:tplc="FFFFFFFF" w:tentative="1">
      <w:start w:val="1"/>
      <w:numFmt w:val="bullet"/>
      <w:lvlText w:val="o"/>
      <w:lvlJc w:val="left"/>
      <w:pPr>
        <w:ind w:left="4147" w:hanging="360"/>
      </w:pPr>
      <w:rPr>
        <w:rFonts w:ascii="Courier New" w:hAnsi="Courier New" w:cs="Courier New" w:hint="default"/>
      </w:rPr>
    </w:lvl>
    <w:lvl w:ilvl="5" w:tplc="FFFFFFFF" w:tentative="1">
      <w:start w:val="1"/>
      <w:numFmt w:val="bullet"/>
      <w:lvlText w:val=""/>
      <w:lvlJc w:val="left"/>
      <w:pPr>
        <w:ind w:left="4867" w:hanging="360"/>
      </w:pPr>
      <w:rPr>
        <w:rFonts w:ascii="Wingdings" w:hAnsi="Wingdings" w:hint="default"/>
      </w:rPr>
    </w:lvl>
    <w:lvl w:ilvl="6" w:tplc="FFFFFFFF" w:tentative="1">
      <w:start w:val="1"/>
      <w:numFmt w:val="bullet"/>
      <w:lvlText w:val=""/>
      <w:lvlJc w:val="left"/>
      <w:pPr>
        <w:ind w:left="5587" w:hanging="360"/>
      </w:pPr>
      <w:rPr>
        <w:rFonts w:ascii="Symbol" w:hAnsi="Symbol" w:hint="default"/>
      </w:rPr>
    </w:lvl>
    <w:lvl w:ilvl="7" w:tplc="FFFFFFFF" w:tentative="1">
      <w:start w:val="1"/>
      <w:numFmt w:val="bullet"/>
      <w:lvlText w:val="o"/>
      <w:lvlJc w:val="left"/>
      <w:pPr>
        <w:ind w:left="6307" w:hanging="360"/>
      </w:pPr>
      <w:rPr>
        <w:rFonts w:ascii="Courier New" w:hAnsi="Courier New" w:cs="Courier New" w:hint="default"/>
      </w:rPr>
    </w:lvl>
    <w:lvl w:ilvl="8" w:tplc="FFFFFFFF" w:tentative="1">
      <w:start w:val="1"/>
      <w:numFmt w:val="bullet"/>
      <w:lvlText w:val=""/>
      <w:lvlJc w:val="left"/>
      <w:pPr>
        <w:ind w:left="7027" w:hanging="360"/>
      </w:pPr>
      <w:rPr>
        <w:rFonts w:ascii="Wingdings" w:hAnsi="Wingdings" w:hint="default"/>
      </w:rPr>
    </w:lvl>
  </w:abstractNum>
  <w:abstractNum w:abstractNumId="20" w15:restartNumberingAfterBreak="0">
    <w:nsid w:val="3EAE4A62"/>
    <w:multiLevelType w:val="hybridMultilevel"/>
    <w:tmpl w:val="8F4E19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4E6600"/>
    <w:multiLevelType w:val="hybridMultilevel"/>
    <w:tmpl w:val="A6242A8A"/>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2" w15:restartNumberingAfterBreak="0">
    <w:nsid w:val="44B760A7"/>
    <w:multiLevelType w:val="multilevel"/>
    <w:tmpl w:val="185E146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45884829"/>
    <w:multiLevelType w:val="hybridMultilevel"/>
    <w:tmpl w:val="32D819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C019E"/>
    <w:multiLevelType w:val="hybridMultilevel"/>
    <w:tmpl w:val="8F4E199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C7911D7"/>
    <w:multiLevelType w:val="singleLevel"/>
    <w:tmpl w:val="EEC25108"/>
    <w:lvl w:ilvl="0">
      <w:start w:val="1"/>
      <w:numFmt w:val="bullet"/>
      <w:pStyle w:val="ListBullet"/>
      <w:lvlText w:val="&gt;"/>
      <w:lvlJc w:val="left"/>
      <w:pPr>
        <w:ind w:left="1211" w:hanging="360"/>
      </w:pPr>
      <w:rPr>
        <w:rFonts w:ascii="Arial" w:hAnsi="Arial" w:hint="default"/>
        <w:b/>
        <w:i w:val="0"/>
        <w:color w:val="E5312B"/>
        <w:sz w:val="20"/>
        <w:u w:color="FF0000"/>
      </w:rPr>
    </w:lvl>
  </w:abstractNum>
  <w:abstractNum w:abstractNumId="26" w15:restartNumberingAfterBreak="0">
    <w:nsid w:val="4E2941EE"/>
    <w:multiLevelType w:val="singleLevel"/>
    <w:tmpl w:val="A3707A16"/>
    <w:lvl w:ilvl="0">
      <w:start w:val="1"/>
      <w:numFmt w:val="bullet"/>
      <w:pStyle w:val="TabAufzhlungszeichen"/>
      <w:lvlText w:val=""/>
      <w:lvlJc w:val="left"/>
      <w:pPr>
        <w:tabs>
          <w:tab w:val="num" w:pos="284"/>
        </w:tabs>
        <w:ind w:left="284" w:hanging="284"/>
      </w:pPr>
      <w:rPr>
        <w:rFonts w:ascii="Wingdings" w:hAnsi="Wingdings" w:hint="default"/>
      </w:rPr>
    </w:lvl>
  </w:abstractNum>
  <w:abstractNum w:abstractNumId="27" w15:restartNumberingAfterBreak="0">
    <w:nsid w:val="515E58D3"/>
    <w:multiLevelType w:val="hybridMultilevel"/>
    <w:tmpl w:val="C95674E2"/>
    <w:lvl w:ilvl="0" w:tplc="0409000F">
      <w:start w:val="1"/>
      <w:numFmt w:val="decimal"/>
      <w:lvlText w:val="%1."/>
      <w:lvlJc w:val="left"/>
      <w:pPr>
        <w:ind w:left="1267" w:hanging="360"/>
      </w:pPr>
      <w:rPr>
        <w:rFonts w:hint="default"/>
      </w:rPr>
    </w:lvl>
    <w:lvl w:ilvl="1" w:tplc="FFFFFFFF" w:tentative="1">
      <w:start w:val="1"/>
      <w:numFmt w:val="bullet"/>
      <w:lvlText w:val="o"/>
      <w:lvlJc w:val="left"/>
      <w:pPr>
        <w:ind w:left="1987" w:hanging="360"/>
      </w:pPr>
      <w:rPr>
        <w:rFonts w:ascii="Courier New" w:hAnsi="Courier New" w:cs="Courier New" w:hint="default"/>
      </w:rPr>
    </w:lvl>
    <w:lvl w:ilvl="2" w:tplc="FFFFFFFF" w:tentative="1">
      <w:start w:val="1"/>
      <w:numFmt w:val="bullet"/>
      <w:lvlText w:val=""/>
      <w:lvlJc w:val="left"/>
      <w:pPr>
        <w:ind w:left="2707" w:hanging="360"/>
      </w:pPr>
      <w:rPr>
        <w:rFonts w:ascii="Wingdings" w:hAnsi="Wingdings" w:hint="default"/>
      </w:rPr>
    </w:lvl>
    <w:lvl w:ilvl="3" w:tplc="FFFFFFFF" w:tentative="1">
      <w:start w:val="1"/>
      <w:numFmt w:val="bullet"/>
      <w:lvlText w:val=""/>
      <w:lvlJc w:val="left"/>
      <w:pPr>
        <w:ind w:left="3427" w:hanging="360"/>
      </w:pPr>
      <w:rPr>
        <w:rFonts w:ascii="Symbol" w:hAnsi="Symbol" w:hint="default"/>
      </w:rPr>
    </w:lvl>
    <w:lvl w:ilvl="4" w:tplc="FFFFFFFF" w:tentative="1">
      <w:start w:val="1"/>
      <w:numFmt w:val="bullet"/>
      <w:lvlText w:val="o"/>
      <w:lvlJc w:val="left"/>
      <w:pPr>
        <w:ind w:left="4147" w:hanging="360"/>
      </w:pPr>
      <w:rPr>
        <w:rFonts w:ascii="Courier New" w:hAnsi="Courier New" w:cs="Courier New" w:hint="default"/>
      </w:rPr>
    </w:lvl>
    <w:lvl w:ilvl="5" w:tplc="FFFFFFFF" w:tentative="1">
      <w:start w:val="1"/>
      <w:numFmt w:val="bullet"/>
      <w:lvlText w:val=""/>
      <w:lvlJc w:val="left"/>
      <w:pPr>
        <w:ind w:left="4867" w:hanging="360"/>
      </w:pPr>
      <w:rPr>
        <w:rFonts w:ascii="Wingdings" w:hAnsi="Wingdings" w:hint="default"/>
      </w:rPr>
    </w:lvl>
    <w:lvl w:ilvl="6" w:tplc="FFFFFFFF" w:tentative="1">
      <w:start w:val="1"/>
      <w:numFmt w:val="bullet"/>
      <w:lvlText w:val=""/>
      <w:lvlJc w:val="left"/>
      <w:pPr>
        <w:ind w:left="5587" w:hanging="360"/>
      </w:pPr>
      <w:rPr>
        <w:rFonts w:ascii="Symbol" w:hAnsi="Symbol" w:hint="default"/>
      </w:rPr>
    </w:lvl>
    <w:lvl w:ilvl="7" w:tplc="FFFFFFFF" w:tentative="1">
      <w:start w:val="1"/>
      <w:numFmt w:val="bullet"/>
      <w:lvlText w:val="o"/>
      <w:lvlJc w:val="left"/>
      <w:pPr>
        <w:ind w:left="6307" w:hanging="360"/>
      </w:pPr>
      <w:rPr>
        <w:rFonts w:ascii="Courier New" w:hAnsi="Courier New" w:cs="Courier New" w:hint="default"/>
      </w:rPr>
    </w:lvl>
    <w:lvl w:ilvl="8" w:tplc="FFFFFFFF" w:tentative="1">
      <w:start w:val="1"/>
      <w:numFmt w:val="bullet"/>
      <w:lvlText w:val=""/>
      <w:lvlJc w:val="left"/>
      <w:pPr>
        <w:ind w:left="7027" w:hanging="360"/>
      </w:pPr>
      <w:rPr>
        <w:rFonts w:ascii="Wingdings" w:hAnsi="Wingdings" w:hint="default"/>
      </w:rPr>
    </w:lvl>
  </w:abstractNum>
  <w:abstractNum w:abstractNumId="28" w15:restartNumberingAfterBreak="0">
    <w:nsid w:val="53065F98"/>
    <w:multiLevelType w:val="hybridMultilevel"/>
    <w:tmpl w:val="5EF41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42222E"/>
    <w:multiLevelType w:val="hybridMultilevel"/>
    <w:tmpl w:val="417EF3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B1F702E"/>
    <w:multiLevelType w:val="hybridMultilevel"/>
    <w:tmpl w:val="85FA6940"/>
    <w:lvl w:ilvl="0" w:tplc="1E8C2BAC">
      <w:start w:val="1"/>
      <w:numFmt w:val="decimal"/>
      <w:lvlText w:val="%1."/>
      <w:lvlJc w:val="left"/>
      <w:pPr>
        <w:ind w:left="720" w:hanging="360"/>
      </w:pPr>
      <w:rPr>
        <w:rFonts w:ascii="Arial" w:hAnsi="Arial" w:cs="Arial"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E1C2911"/>
    <w:multiLevelType w:val="hybridMultilevel"/>
    <w:tmpl w:val="8B9697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E89737B"/>
    <w:multiLevelType w:val="hybridMultilevel"/>
    <w:tmpl w:val="F06625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713A07"/>
    <w:multiLevelType w:val="hybridMultilevel"/>
    <w:tmpl w:val="9A8A4362"/>
    <w:lvl w:ilvl="0" w:tplc="C72EA710">
      <w:start w:val="1"/>
      <w:numFmt w:val="decimal"/>
      <w:pStyle w:val="08BODYCOPY"/>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42F1F1B"/>
    <w:multiLevelType w:val="hybridMultilevel"/>
    <w:tmpl w:val="FF96D24A"/>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35" w15:restartNumberingAfterBreak="0">
    <w:nsid w:val="6B1011A3"/>
    <w:multiLevelType w:val="hybridMultilevel"/>
    <w:tmpl w:val="5EDCAD30"/>
    <w:lvl w:ilvl="0" w:tplc="5100CE00">
      <w:start w:val="1"/>
      <w:numFmt w:val="decimal"/>
      <w:pStyle w:val="Abbildung"/>
      <w:lvlText w:val="Abbildung %1: "/>
      <w:lvlJc w:val="left"/>
      <w:pPr>
        <w:tabs>
          <w:tab w:val="num" w:pos="1418"/>
        </w:tabs>
        <w:ind w:left="1418" w:hanging="1418"/>
      </w:pPr>
      <w:rPr>
        <w:rFonts w:ascii="Arial" w:hAnsi="Arial" w:hint="default"/>
        <w:b w:val="0"/>
        <w:i w:val="0"/>
        <w:sz w:val="20"/>
        <w:szCs w:val="20"/>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36" w15:restartNumberingAfterBreak="0">
    <w:nsid w:val="73376176"/>
    <w:multiLevelType w:val="singleLevel"/>
    <w:tmpl w:val="24D422BC"/>
    <w:lvl w:ilvl="0">
      <w:start w:val="1"/>
      <w:numFmt w:val="bullet"/>
      <w:pStyle w:val="Aufzhlungszeichen1"/>
      <w:lvlText w:val="-"/>
      <w:lvlJc w:val="left"/>
      <w:pPr>
        <w:tabs>
          <w:tab w:val="num" w:pos="567"/>
        </w:tabs>
        <w:ind w:left="568" w:hanging="284"/>
      </w:pPr>
      <w:rPr>
        <w:rFonts w:ascii="Times New Roman" w:hAnsi="Times New Roman" w:cs="Times New Roman" w:hint="default"/>
        <w:sz w:val="16"/>
      </w:rPr>
    </w:lvl>
  </w:abstractNum>
  <w:abstractNum w:abstractNumId="37" w15:restartNumberingAfterBreak="0">
    <w:nsid w:val="76CF46E6"/>
    <w:multiLevelType w:val="multilevel"/>
    <w:tmpl w:val="69D8E674"/>
    <w:lvl w:ilvl="0">
      <w:start w:val="1"/>
      <w:numFmt w:val="decimal"/>
      <w:pStyle w:val="1111Heading"/>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720473E"/>
    <w:multiLevelType w:val="hybridMultilevel"/>
    <w:tmpl w:val="BE7E99D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FDB3D26"/>
    <w:multiLevelType w:val="hybridMultilevel"/>
    <w:tmpl w:val="3190E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48205194">
    <w:abstractNumId w:val="1"/>
  </w:num>
  <w:num w:numId="2" w16cid:durableId="1964116859">
    <w:abstractNumId w:val="7"/>
  </w:num>
  <w:num w:numId="3" w16cid:durableId="1045835763">
    <w:abstractNumId w:val="11"/>
  </w:num>
  <w:num w:numId="4" w16cid:durableId="1996637855">
    <w:abstractNumId w:val="25"/>
  </w:num>
  <w:num w:numId="5" w16cid:durableId="979963833">
    <w:abstractNumId w:val="36"/>
  </w:num>
  <w:num w:numId="6" w16cid:durableId="726806034">
    <w:abstractNumId w:val="0"/>
  </w:num>
  <w:num w:numId="7" w16cid:durableId="1606887659">
    <w:abstractNumId w:val="26"/>
  </w:num>
  <w:num w:numId="8" w16cid:durableId="33778183">
    <w:abstractNumId w:val="2"/>
  </w:num>
  <w:num w:numId="9" w16cid:durableId="1678847923">
    <w:abstractNumId w:val="35"/>
    <w:lvlOverride w:ilvl="0">
      <w:startOverride w:val="1"/>
    </w:lvlOverride>
  </w:num>
  <w:num w:numId="10" w16cid:durableId="522012682">
    <w:abstractNumId w:val="12"/>
  </w:num>
  <w:num w:numId="11" w16cid:durableId="1290673193">
    <w:abstractNumId w:val="14"/>
  </w:num>
  <w:num w:numId="12" w16cid:durableId="1175414887">
    <w:abstractNumId w:val="33"/>
  </w:num>
  <w:num w:numId="13" w16cid:durableId="1631789447">
    <w:abstractNumId w:val="38"/>
  </w:num>
  <w:num w:numId="14" w16cid:durableId="11299368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12470342">
    <w:abstractNumId w:val="32"/>
  </w:num>
  <w:num w:numId="16" w16cid:durableId="75521479">
    <w:abstractNumId w:val="34"/>
  </w:num>
  <w:num w:numId="17" w16cid:durableId="1702323389">
    <w:abstractNumId w:val="20"/>
  </w:num>
  <w:num w:numId="18" w16cid:durableId="1621451304">
    <w:abstractNumId w:val="29"/>
  </w:num>
  <w:num w:numId="19" w16cid:durableId="1442261255">
    <w:abstractNumId w:val="3"/>
  </w:num>
  <w:num w:numId="20" w16cid:durableId="1265649001">
    <w:abstractNumId w:val="31"/>
  </w:num>
  <w:num w:numId="21" w16cid:durableId="1374421981">
    <w:abstractNumId w:val="18"/>
  </w:num>
  <w:num w:numId="22" w16cid:durableId="398023389">
    <w:abstractNumId w:val="15"/>
  </w:num>
  <w:num w:numId="23" w16cid:durableId="1632899915">
    <w:abstractNumId w:val="30"/>
  </w:num>
  <w:num w:numId="24" w16cid:durableId="1213882647">
    <w:abstractNumId w:val="37"/>
  </w:num>
  <w:num w:numId="25" w16cid:durableId="2052076520">
    <w:abstractNumId w:val="39"/>
  </w:num>
  <w:num w:numId="26" w16cid:durableId="719479357">
    <w:abstractNumId w:val="10"/>
  </w:num>
  <w:num w:numId="27" w16cid:durableId="1906184272">
    <w:abstractNumId w:val="8"/>
  </w:num>
  <w:num w:numId="28" w16cid:durableId="1283415993">
    <w:abstractNumId w:val="9"/>
  </w:num>
  <w:num w:numId="29" w16cid:durableId="1945263190">
    <w:abstractNumId w:val="13"/>
  </w:num>
  <w:num w:numId="30" w16cid:durableId="848907283">
    <w:abstractNumId w:val="21"/>
  </w:num>
  <w:num w:numId="31" w16cid:durableId="2110924540">
    <w:abstractNumId w:val="28"/>
  </w:num>
  <w:num w:numId="32" w16cid:durableId="779690528">
    <w:abstractNumId w:val="16"/>
  </w:num>
  <w:num w:numId="33" w16cid:durableId="205144067">
    <w:abstractNumId w:val="4"/>
  </w:num>
  <w:num w:numId="34" w16cid:durableId="156577898">
    <w:abstractNumId w:val="5"/>
  </w:num>
  <w:num w:numId="35" w16cid:durableId="1104881423">
    <w:abstractNumId w:val="23"/>
  </w:num>
  <w:num w:numId="36" w16cid:durableId="1040325277">
    <w:abstractNumId w:val="17"/>
  </w:num>
  <w:num w:numId="37" w16cid:durableId="1715736292">
    <w:abstractNumId w:val="27"/>
  </w:num>
  <w:num w:numId="38" w16cid:durableId="19481217">
    <w:abstractNumId w:val="6"/>
  </w:num>
  <w:num w:numId="39" w16cid:durableId="1545289387">
    <w:abstractNumId w:val="19"/>
  </w:num>
  <w:num w:numId="40" w16cid:durableId="1048148635">
    <w:abstractNumId w:val="2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hideSpellingErrors/>
  <w:activeWritingStyle w:appName="MSWord" w:lang="de-CH"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7878"/>
    <w:rsid w:val="0000024D"/>
    <w:rsid w:val="000010BA"/>
    <w:rsid w:val="0000143E"/>
    <w:rsid w:val="0000285C"/>
    <w:rsid w:val="000037D4"/>
    <w:rsid w:val="00004412"/>
    <w:rsid w:val="000055F7"/>
    <w:rsid w:val="0000700D"/>
    <w:rsid w:val="00007A6E"/>
    <w:rsid w:val="00012A24"/>
    <w:rsid w:val="00014DAB"/>
    <w:rsid w:val="00015245"/>
    <w:rsid w:val="00015E03"/>
    <w:rsid w:val="000166D2"/>
    <w:rsid w:val="0002170C"/>
    <w:rsid w:val="00022A8A"/>
    <w:rsid w:val="0002467F"/>
    <w:rsid w:val="00024F5D"/>
    <w:rsid w:val="0002510E"/>
    <w:rsid w:val="00025E98"/>
    <w:rsid w:val="00026719"/>
    <w:rsid w:val="000271B3"/>
    <w:rsid w:val="000309F7"/>
    <w:rsid w:val="000320CF"/>
    <w:rsid w:val="00033F37"/>
    <w:rsid w:val="000347B8"/>
    <w:rsid w:val="00034C15"/>
    <w:rsid w:val="00035F46"/>
    <w:rsid w:val="0003661C"/>
    <w:rsid w:val="00037AED"/>
    <w:rsid w:val="00041157"/>
    <w:rsid w:val="000412F3"/>
    <w:rsid w:val="000418D9"/>
    <w:rsid w:val="00041A18"/>
    <w:rsid w:val="00042A78"/>
    <w:rsid w:val="000434EC"/>
    <w:rsid w:val="0004358D"/>
    <w:rsid w:val="00044CF0"/>
    <w:rsid w:val="00045B0D"/>
    <w:rsid w:val="00045C0C"/>
    <w:rsid w:val="00047389"/>
    <w:rsid w:val="00050D86"/>
    <w:rsid w:val="000519B0"/>
    <w:rsid w:val="00051F02"/>
    <w:rsid w:val="00052BA6"/>
    <w:rsid w:val="00053195"/>
    <w:rsid w:val="00053884"/>
    <w:rsid w:val="000549CE"/>
    <w:rsid w:val="00054A1B"/>
    <w:rsid w:val="00056DBE"/>
    <w:rsid w:val="0006057F"/>
    <w:rsid w:val="00060EA2"/>
    <w:rsid w:val="00063004"/>
    <w:rsid w:val="000641B3"/>
    <w:rsid w:val="0006460B"/>
    <w:rsid w:val="0006776E"/>
    <w:rsid w:val="0007002B"/>
    <w:rsid w:val="00071904"/>
    <w:rsid w:val="00071BE6"/>
    <w:rsid w:val="000737CD"/>
    <w:rsid w:val="00073A17"/>
    <w:rsid w:val="00074A57"/>
    <w:rsid w:val="00076F09"/>
    <w:rsid w:val="00077392"/>
    <w:rsid w:val="00077993"/>
    <w:rsid w:val="00077F94"/>
    <w:rsid w:val="00077FBD"/>
    <w:rsid w:val="00080BCF"/>
    <w:rsid w:val="000813FC"/>
    <w:rsid w:val="00081F4F"/>
    <w:rsid w:val="000836A2"/>
    <w:rsid w:val="00085168"/>
    <w:rsid w:val="00085FB4"/>
    <w:rsid w:val="0008677E"/>
    <w:rsid w:val="00087A2E"/>
    <w:rsid w:val="00091785"/>
    <w:rsid w:val="00092717"/>
    <w:rsid w:val="000939BC"/>
    <w:rsid w:val="00095CCD"/>
    <w:rsid w:val="0009628D"/>
    <w:rsid w:val="000A2377"/>
    <w:rsid w:val="000A3B99"/>
    <w:rsid w:val="000A5589"/>
    <w:rsid w:val="000A738D"/>
    <w:rsid w:val="000B083E"/>
    <w:rsid w:val="000B1DF7"/>
    <w:rsid w:val="000B27B2"/>
    <w:rsid w:val="000B3195"/>
    <w:rsid w:val="000C00E9"/>
    <w:rsid w:val="000C07A7"/>
    <w:rsid w:val="000C0C1E"/>
    <w:rsid w:val="000C165B"/>
    <w:rsid w:val="000C3659"/>
    <w:rsid w:val="000C5C8B"/>
    <w:rsid w:val="000C6546"/>
    <w:rsid w:val="000C743B"/>
    <w:rsid w:val="000D0822"/>
    <w:rsid w:val="000D12FD"/>
    <w:rsid w:val="000D5A87"/>
    <w:rsid w:val="000D5BFA"/>
    <w:rsid w:val="000D65EA"/>
    <w:rsid w:val="000D7933"/>
    <w:rsid w:val="000E07C7"/>
    <w:rsid w:val="000E127E"/>
    <w:rsid w:val="000E1F89"/>
    <w:rsid w:val="000E2B48"/>
    <w:rsid w:val="000E42B0"/>
    <w:rsid w:val="000E5684"/>
    <w:rsid w:val="000F0434"/>
    <w:rsid w:val="000F09BE"/>
    <w:rsid w:val="000F1F55"/>
    <w:rsid w:val="000F1FBA"/>
    <w:rsid w:val="000F35A1"/>
    <w:rsid w:val="000F3EBA"/>
    <w:rsid w:val="00100C05"/>
    <w:rsid w:val="00102611"/>
    <w:rsid w:val="001027E5"/>
    <w:rsid w:val="00103B58"/>
    <w:rsid w:val="00110DC5"/>
    <w:rsid w:val="00111592"/>
    <w:rsid w:val="00111DAE"/>
    <w:rsid w:val="001122CB"/>
    <w:rsid w:val="001130A6"/>
    <w:rsid w:val="00114B79"/>
    <w:rsid w:val="00115C7C"/>
    <w:rsid w:val="00115E69"/>
    <w:rsid w:val="00116D59"/>
    <w:rsid w:val="0011769E"/>
    <w:rsid w:val="0012012D"/>
    <w:rsid w:val="001226F1"/>
    <w:rsid w:val="00123A17"/>
    <w:rsid w:val="001261A5"/>
    <w:rsid w:val="00126732"/>
    <w:rsid w:val="00131001"/>
    <w:rsid w:val="00131B15"/>
    <w:rsid w:val="00135091"/>
    <w:rsid w:val="00136EA9"/>
    <w:rsid w:val="001446B2"/>
    <w:rsid w:val="001448E9"/>
    <w:rsid w:val="00144E77"/>
    <w:rsid w:val="0014517A"/>
    <w:rsid w:val="00146C81"/>
    <w:rsid w:val="001514B3"/>
    <w:rsid w:val="001525B4"/>
    <w:rsid w:val="0015454B"/>
    <w:rsid w:val="0015490F"/>
    <w:rsid w:val="001556FA"/>
    <w:rsid w:val="001559CE"/>
    <w:rsid w:val="0016022E"/>
    <w:rsid w:val="00161759"/>
    <w:rsid w:val="00161ACE"/>
    <w:rsid w:val="00161ED8"/>
    <w:rsid w:val="001636D6"/>
    <w:rsid w:val="0016669A"/>
    <w:rsid w:val="001668A0"/>
    <w:rsid w:val="001700F1"/>
    <w:rsid w:val="00172580"/>
    <w:rsid w:val="00172D51"/>
    <w:rsid w:val="001739D5"/>
    <w:rsid w:val="0017542B"/>
    <w:rsid w:val="00177015"/>
    <w:rsid w:val="00180B3D"/>
    <w:rsid w:val="00180DA5"/>
    <w:rsid w:val="00181496"/>
    <w:rsid w:val="00181E43"/>
    <w:rsid w:val="001827A8"/>
    <w:rsid w:val="0018459B"/>
    <w:rsid w:val="00187D90"/>
    <w:rsid w:val="00191EF3"/>
    <w:rsid w:val="001924EC"/>
    <w:rsid w:val="0019287A"/>
    <w:rsid w:val="00192E18"/>
    <w:rsid w:val="00194551"/>
    <w:rsid w:val="001946C3"/>
    <w:rsid w:val="001953DF"/>
    <w:rsid w:val="00195823"/>
    <w:rsid w:val="00196602"/>
    <w:rsid w:val="00197322"/>
    <w:rsid w:val="00197F84"/>
    <w:rsid w:val="001A07DA"/>
    <w:rsid w:val="001A0ABB"/>
    <w:rsid w:val="001A493C"/>
    <w:rsid w:val="001A4A98"/>
    <w:rsid w:val="001A5F44"/>
    <w:rsid w:val="001A6952"/>
    <w:rsid w:val="001A6C8F"/>
    <w:rsid w:val="001A6D2F"/>
    <w:rsid w:val="001B0ADC"/>
    <w:rsid w:val="001B1B9B"/>
    <w:rsid w:val="001B2684"/>
    <w:rsid w:val="001B3792"/>
    <w:rsid w:val="001B38BB"/>
    <w:rsid w:val="001B3977"/>
    <w:rsid w:val="001B56B8"/>
    <w:rsid w:val="001B5E0D"/>
    <w:rsid w:val="001B6668"/>
    <w:rsid w:val="001B69F9"/>
    <w:rsid w:val="001B7348"/>
    <w:rsid w:val="001B75EA"/>
    <w:rsid w:val="001C13CA"/>
    <w:rsid w:val="001C2CF4"/>
    <w:rsid w:val="001C334F"/>
    <w:rsid w:val="001C362B"/>
    <w:rsid w:val="001C3CB3"/>
    <w:rsid w:val="001C3E9A"/>
    <w:rsid w:val="001C64B2"/>
    <w:rsid w:val="001C6ABC"/>
    <w:rsid w:val="001D0422"/>
    <w:rsid w:val="001D17A3"/>
    <w:rsid w:val="001D26C8"/>
    <w:rsid w:val="001D38CF"/>
    <w:rsid w:val="001D750A"/>
    <w:rsid w:val="001D7B92"/>
    <w:rsid w:val="001E0909"/>
    <w:rsid w:val="001E15AA"/>
    <w:rsid w:val="001E31DF"/>
    <w:rsid w:val="001E47B4"/>
    <w:rsid w:val="001E51D1"/>
    <w:rsid w:val="001E5562"/>
    <w:rsid w:val="001E5AFB"/>
    <w:rsid w:val="001E769E"/>
    <w:rsid w:val="001F261E"/>
    <w:rsid w:val="001F64AA"/>
    <w:rsid w:val="001F6D66"/>
    <w:rsid w:val="001F714D"/>
    <w:rsid w:val="001F7F64"/>
    <w:rsid w:val="00200105"/>
    <w:rsid w:val="00200411"/>
    <w:rsid w:val="00200B17"/>
    <w:rsid w:val="002013AA"/>
    <w:rsid w:val="0020283F"/>
    <w:rsid w:val="002031DD"/>
    <w:rsid w:val="00204910"/>
    <w:rsid w:val="00210132"/>
    <w:rsid w:val="002112B1"/>
    <w:rsid w:val="00211AEE"/>
    <w:rsid w:val="00212231"/>
    <w:rsid w:val="00212639"/>
    <w:rsid w:val="00212B12"/>
    <w:rsid w:val="00213504"/>
    <w:rsid w:val="00214CA5"/>
    <w:rsid w:val="002155DB"/>
    <w:rsid w:val="002166DD"/>
    <w:rsid w:val="00216996"/>
    <w:rsid w:val="00216E68"/>
    <w:rsid w:val="002219CF"/>
    <w:rsid w:val="00222C99"/>
    <w:rsid w:val="00223039"/>
    <w:rsid w:val="002231E4"/>
    <w:rsid w:val="00223790"/>
    <w:rsid w:val="00224323"/>
    <w:rsid w:val="00225213"/>
    <w:rsid w:val="0022540F"/>
    <w:rsid w:val="002262A3"/>
    <w:rsid w:val="00227DD1"/>
    <w:rsid w:val="002301E4"/>
    <w:rsid w:val="00230B79"/>
    <w:rsid w:val="00231AAE"/>
    <w:rsid w:val="00233B48"/>
    <w:rsid w:val="00233EB6"/>
    <w:rsid w:val="0023573E"/>
    <w:rsid w:val="00237592"/>
    <w:rsid w:val="00237BF8"/>
    <w:rsid w:val="0024273F"/>
    <w:rsid w:val="00244EBA"/>
    <w:rsid w:val="002470D4"/>
    <w:rsid w:val="0025048B"/>
    <w:rsid w:val="00253459"/>
    <w:rsid w:val="00253C12"/>
    <w:rsid w:val="00253F86"/>
    <w:rsid w:val="0025440F"/>
    <w:rsid w:val="0025629C"/>
    <w:rsid w:val="0026011D"/>
    <w:rsid w:val="002602DE"/>
    <w:rsid w:val="0026120A"/>
    <w:rsid w:val="00261EF2"/>
    <w:rsid w:val="002673FB"/>
    <w:rsid w:val="00267437"/>
    <w:rsid w:val="00273728"/>
    <w:rsid w:val="002737E2"/>
    <w:rsid w:val="00276912"/>
    <w:rsid w:val="00276DD8"/>
    <w:rsid w:val="00277DFB"/>
    <w:rsid w:val="002805EE"/>
    <w:rsid w:val="00281722"/>
    <w:rsid w:val="00282E78"/>
    <w:rsid w:val="00282FB4"/>
    <w:rsid w:val="00284097"/>
    <w:rsid w:val="0028544C"/>
    <w:rsid w:val="00285E3F"/>
    <w:rsid w:val="0028790E"/>
    <w:rsid w:val="0029133E"/>
    <w:rsid w:val="00291F25"/>
    <w:rsid w:val="00291F7E"/>
    <w:rsid w:val="0029359D"/>
    <w:rsid w:val="002939C8"/>
    <w:rsid w:val="00293BCB"/>
    <w:rsid w:val="00293BD4"/>
    <w:rsid w:val="00294C80"/>
    <w:rsid w:val="00296DB3"/>
    <w:rsid w:val="00297876"/>
    <w:rsid w:val="00297F5C"/>
    <w:rsid w:val="002A1E78"/>
    <w:rsid w:val="002A2F22"/>
    <w:rsid w:val="002A3963"/>
    <w:rsid w:val="002A3E40"/>
    <w:rsid w:val="002A4F7C"/>
    <w:rsid w:val="002A6193"/>
    <w:rsid w:val="002B1CEF"/>
    <w:rsid w:val="002B2757"/>
    <w:rsid w:val="002B3141"/>
    <w:rsid w:val="002B4384"/>
    <w:rsid w:val="002B53AA"/>
    <w:rsid w:val="002B7199"/>
    <w:rsid w:val="002B793C"/>
    <w:rsid w:val="002C04EB"/>
    <w:rsid w:val="002C09AC"/>
    <w:rsid w:val="002C3AEB"/>
    <w:rsid w:val="002C4DD7"/>
    <w:rsid w:val="002C50AB"/>
    <w:rsid w:val="002C536D"/>
    <w:rsid w:val="002C58C2"/>
    <w:rsid w:val="002D2362"/>
    <w:rsid w:val="002D26AC"/>
    <w:rsid w:val="002D39F0"/>
    <w:rsid w:val="002D3A04"/>
    <w:rsid w:val="002D3EC8"/>
    <w:rsid w:val="002D6656"/>
    <w:rsid w:val="002E18EB"/>
    <w:rsid w:val="002E1940"/>
    <w:rsid w:val="002E1EEE"/>
    <w:rsid w:val="002E2030"/>
    <w:rsid w:val="002E2248"/>
    <w:rsid w:val="002E38D8"/>
    <w:rsid w:val="002E42B4"/>
    <w:rsid w:val="002E5D95"/>
    <w:rsid w:val="002E5FE4"/>
    <w:rsid w:val="002E6BE5"/>
    <w:rsid w:val="002F1902"/>
    <w:rsid w:val="002F3908"/>
    <w:rsid w:val="002F3C47"/>
    <w:rsid w:val="002F47D1"/>
    <w:rsid w:val="002F5342"/>
    <w:rsid w:val="002F5B35"/>
    <w:rsid w:val="002F710B"/>
    <w:rsid w:val="002F785A"/>
    <w:rsid w:val="003004CB"/>
    <w:rsid w:val="00300AA8"/>
    <w:rsid w:val="00302A53"/>
    <w:rsid w:val="00302DD2"/>
    <w:rsid w:val="003043A6"/>
    <w:rsid w:val="00305EEC"/>
    <w:rsid w:val="00307104"/>
    <w:rsid w:val="00310CB9"/>
    <w:rsid w:val="003171FE"/>
    <w:rsid w:val="003172E4"/>
    <w:rsid w:val="00320A1F"/>
    <w:rsid w:val="003225FA"/>
    <w:rsid w:val="003227B9"/>
    <w:rsid w:val="00323B42"/>
    <w:rsid w:val="00326060"/>
    <w:rsid w:val="0032621E"/>
    <w:rsid w:val="003276E5"/>
    <w:rsid w:val="00327793"/>
    <w:rsid w:val="00330337"/>
    <w:rsid w:val="0033184E"/>
    <w:rsid w:val="00332074"/>
    <w:rsid w:val="0033214C"/>
    <w:rsid w:val="00332649"/>
    <w:rsid w:val="00333F38"/>
    <w:rsid w:val="0033586D"/>
    <w:rsid w:val="00336295"/>
    <w:rsid w:val="00340810"/>
    <w:rsid w:val="00341283"/>
    <w:rsid w:val="0034516A"/>
    <w:rsid w:val="0034535D"/>
    <w:rsid w:val="00345957"/>
    <w:rsid w:val="00345B8B"/>
    <w:rsid w:val="00346222"/>
    <w:rsid w:val="003500A8"/>
    <w:rsid w:val="003511B6"/>
    <w:rsid w:val="003521E7"/>
    <w:rsid w:val="00352B6A"/>
    <w:rsid w:val="0035559F"/>
    <w:rsid w:val="00356C20"/>
    <w:rsid w:val="0036071D"/>
    <w:rsid w:val="00361C9B"/>
    <w:rsid w:val="00361CA1"/>
    <w:rsid w:val="00361CF9"/>
    <w:rsid w:val="00362213"/>
    <w:rsid w:val="003631B9"/>
    <w:rsid w:val="0036346B"/>
    <w:rsid w:val="00363CA3"/>
    <w:rsid w:val="0036473E"/>
    <w:rsid w:val="0036480A"/>
    <w:rsid w:val="00364EDF"/>
    <w:rsid w:val="00365698"/>
    <w:rsid w:val="0036641E"/>
    <w:rsid w:val="00367F00"/>
    <w:rsid w:val="0037200E"/>
    <w:rsid w:val="00372F57"/>
    <w:rsid w:val="0037368A"/>
    <w:rsid w:val="00373843"/>
    <w:rsid w:val="00374E19"/>
    <w:rsid w:val="00375D08"/>
    <w:rsid w:val="00380071"/>
    <w:rsid w:val="00383AB6"/>
    <w:rsid w:val="00383E9F"/>
    <w:rsid w:val="0039107D"/>
    <w:rsid w:val="003929B9"/>
    <w:rsid w:val="003932F0"/>
    <w:rsid w:val="003944A6"/>
    <w:rsid w:val="00395434"/>
    <w:rsid w:val="00395AFF"/>
    <w:rsid w:val="00396124"/>
    <w:rsid w:val="00396992"/>
    <w:rsid w:val="00396A20"/>
    <w:rsid w:val="003A0963"/>
    <w:rsid w:val="003A31CC"/>
    <w:rsid w:val="003A3F29"/>
    <w:rsid w:val="003A563A"/>
    <w:rsid w:val="003A5997"/>
    <w:rsid w:val="003A67E7"/>
    <w:rsid w:val="003A6D54"/>
    <w:rsid w:val="003A7014"/>
    <w:rsid w:val="003A7861"/>
    <w:rsid w:val="003B1C7E"/>
    <w:rsid w:val="003B268B"/>
    <w:rsid w:val="003B55BC"/>
    <w:rsid w:val="003B562E"/>
    <w:rsid w:val="003B61B8"/>
    <w:rsid w:val="003B67F4"/>
    <w:rsid w:val="003B6EE4"/>
    <w:rsid w:val="003B72C1"/>
    <w:rsid w:val="003B7D44"/>
    <w:rsid w:val="003C0232"/>
    <w:rsid w:val="003C03F1"/>
    <w:rsid w:val="003C16F1"/>
    <w:rsid w:val="003C1E65"/>
    <w:rsid w:val="003C264B"/>
    <w:rsid w:val="003C2867"/>
    <w:rsid w:val="003C2FD5"/>
    <w:rsid w:val="003C37FA"/>
    <w:rsid w:val="003C3B63"/>
    <w:rsid w:val="003C3B9A"/>
    <w:rsid w:val="003C3CA3"/>
    <w:rsid w:val="003C474C"/>
    <w:rsid w:val="003C495E"/>
    <w:rsid w:val="003D03CA"/>
    <w:rsid w:val="003D080C"/>
    <w:rsid w:val="003D0A8F"/>
    <w:rsid w:val="003D112B"/>
    <w:rsid w:val="003D1592"/>
    <w:rsid w:val="003D1ADA"/>
    <w:rsid w:val="003D2339"/>
    <w:rsid w:val="003D4DEE"/>
    <w:rsid w:val="003E15D0"/>
    <w:rsid w:val="003E1705"/>
    <w:rsid w:val="003E1E93"/>
    <w:rsid w:val="003E27EB"/>
    <w:rsid w:val="003E2A70"/>
    <w:rsid w:val="003E5148"/>
    <w:rsid w:val="003E61FF"/>
    <w:rsid w:val="003F11AB"/>
    <w:rsid w:val="003F22F4"/>
    <w:rsid w:val="003F4EFA"/>
    <w:rsid w:val="003F6771"/>
    <w:rsid w:val="0040102E"/>
    <w:rsid w:val="00401546"/>
    <w:rsid w:val="004044E2"/>
    <w:rsid w:val="00405037"/>
    <w:rsid w:val="0040556E"/>
    <w:rsid w:val="004065B5"/>
    <w:rsid w:val="004074DD"/>
    <w:rsid w:val="004076C4"/>
    <w:rsid w:val="00407F89"/>
    <w:rsid w:val="004118C4"/>
    <w:rsid w:val="00412AFD"/>
    <w:rsid w:val="00413946"/>
    <w:rsid w:val="00414584"/>
    <w:rsid w:val="00415FDA"/>
    <w:rsid w:val="00416971"/>
    <w:rsid w:val="00420B91"/>
    <w:rsid w:val="00420F8E"/>
    <w:rsid w:val="00421193"/>
    <w:rsid w:val="00421E33"/>
    <w:rsid w:val="0042440C"/>
    <w:rsid w:val="00425823"/>
    <w:rsid w:val="00426595"/>
    <w:rsid w:val="00430251"/>
    <w:rsid w:val="004306F7"/>
    <w:rsid w:val="0043076C"/>
    <w:rsid w:val="00434714"/>
    <w:rsid w:val="004354B4"/>
    <w:rsid w:val="004354E9"/>
    <w:rsid w:val="004358E0"/>
    <w:rsid w:val="00440468"/>
    <w:rsid w:val="004412BD"/>
    <w:rsid w:val="00446C72"/>
    <w:rsid w:val="00447F5C"/>
    <w:rsid w:val="00450BC8"/>
    <w:rsid w:val="00450D31"/>
    <w:rsid w:val="00452746"/>
    <w:rsid w:val="004528D9"/>
    <w:rsid w:val="0045368C"/>
    <w:rsid w:val="00453EB0"/>
    <w:rsid w:val="004545DC"/>
    <w:rsid w:val="00454E96"/>
    <w:rsid w:val="00456063"/>
    <w:rsid w:val="00457350"/>
    <w:rsid w:val="00461693"/>
    <w:rsid w:val="00461728"/>
    <w:rsid w:val="00461A14"/>
    <w:rsid w:val="0046277F"/>
    <w:rsid w:val="004635B7"/>
    <w:rsid w:val="00464B5D"/>
    <w:rsid w:val="004671E1"/>
    <w:rsid w:val="004712B6"/>
    <w:rsid w:val="004736DB"/>
    <w:rsid w:val="00474341"/>
    <w:rsid w:val="00475DDD"/>
    <w:rsid w:val="00475EBA"/>
    <w:rsid w:val="00476A4D"/>
    <w:rsid w:val="00482FC1"/>
    <w:rsid w:val="00483B06"/>
    <w:rsid w:val="00484722"/>
    <w:rsid w:val="004853D9"/>
    <w:rsid w:val="00486B4B"/>
    <w:rsid w:val="00487480"/>
    <w:rsid w:val="00487691"/>
    <w:rsid w:val="00487DCE"/>
    <w:rsid w:val="004900C6"/>
    <w:rsid w:val="00490EA9"/>
    <w:rsid w:val="00491CAB"/>
    <w:rsid w:val="004926F6"/>
    <w:rsid w:val="00495E71"/>
    <w:rsid w:val="00496564"/>
    <w:rsid w:val="004A1555"/>
    <w:rsid w:val="004A1896"/>
    <w:rsid w:val="004A338B"/>
    <w:rsid w:val="004A56D3"/>
    <w:rsid w:val="004A6F30"/>
    <w:rsid w:val="004A7398"/>
    <w:rsid w:val="004A7982"/>
    <w:rsid w:val="004B1EEB"/>
    <w:rsid w:val="004B2F0D"/>
    <w:rsid w:val="004B5ACF"/>
    <w:rsid w:val="004B62BA"/>
    <w:rsid w:val="004B710A"/>
    <w:rsid w:val="004C029C"/>
    <w:rsid w:val="004C0717"/>
    <w:rsid w:val="004C09D2"/>
    <w:rsid w:val="004C0A7B"/>
    <w:rsid w:val="004C140C"/>
    <w:rsid w:val="004D0863"/>
    <w:rsid w:val="004D0963"/>
    <w:rsid w:val="004D122B"/>
    <w:rsid w:val="004D69C7"/>
    <w:rsid w:val="004D79F6"/>
    <w:rsid w:val="004E02BC"/>
    <w:rsid w:val="004E2829"/>
    <w:rsid w:val="004E3BF9"/>
    <w:rsid w:val="004E4239"/>
    <w:rsid w:val="004E42D9"/>
    <w:rsid w:val="004E5083"/>
    <w:rsid w:val="004F05A6"/>
    <w:rsid w:val="004F0763"/>
    <w:rsid w:val="004F0BCB"/>
    <w:rsid w:val="004F0F65"/>
    <w:rsid w:val="004F1157"/>
    <w:rsid w:val="004F13CE"/>
    <w:rsid w:val="004F1809"/>
    <w:rsid w:val="004F2523"/>
    <w:rsid w:val="004F7125"/>
    <w:rsid w:val="00500953"/>
    <w:rsid w:val="00500F68"/>
    <w:rsid w:val="005023D3"/>
    <w:rsid w:val="00502E15"/>
    <w:rsid w:val="0050323A"/>
    <w:rsid w:val="0050364F"/>
    <w:rsid w:val="00504035"/>
    <w:rsid w:val="0050655F"/>
    <w:rsid w:val="005069DD"/>
    <w:rsid w:val="00507305"/>
    <w:rsid w:val="00510155"/>
    <w:rsid w:val="0051057F"/>
    <w:rsid w:val="00510660"/>
    <w:rsid w:val="00510ADD"/>
    <w:rsid w:val="00510B17"/>
    <w:rsid w:val="00514402"/>
    <w:rsid w:val="00514729"/>
    <w:rsid w:val="005150F7"/>
    <w:rsid w:val="00515812"/>
    <w:rsid w:val="00515CA5"/>
    <w:rsid w:val="00516D1A"/>
    <w:rsid w:val="00522717"/>
    <w:rsid w:val="00522B8F"/>
    <w:rsid w:val="00522FFF"/>
    <w:rsid w:val="00523248"/>
    <w:rsid w:val="00524C2F"/>
    <w:rsid w:val="00525A0A"/>
    <w:rsid w:val="00526643"/>
    <w:rsid w:val="00526994"/>
    <w:rsid w:val="0053063D"/>
    <w:rsid w:val="00533E52"/>
    <w:rsid w:val="00534C21"/>
    <w:rsid w:val="005369E7"/>
    <w:rsid w:val="00536BD8"/>
    <w:rsid w:val="00537DF8"/>
    <w:rsid w:val="005410C3"/>
    <w:rsid w:val="00542223"/>
    <w:rsid w:val="0054343A"/>
    <w:rsid w:val="005455B1"/>
    <w:rsid w:val="0054564E"/>
    <w:rsid w:val="005468AC"/>
    <w:rsid w:val="005502FD"/>
    <w:rsid w:val="0055101A"/>
    <w:rsid w:val="00551543"/>
    <w:rsid w:val="005524E7"/>
    <w:rsid w:val="005554F5"/>
    <w:rsid w:val="00555FC1"/>
    <w:rsid w:val="00556534"/>
    <w:rsid w:val="00556A02"/>
    <w:rsid w:val="00557806"/>
    <w:rsid w:val="005609D7"/>
    <w:rsid w:val="00560F4A"/>
    <w:rsid w:val="00561512"/>
    <w:rsid w:val="00561C79"/>
    <w:rsid w:val="00563405"/>
    <w:rsid w:val="005652D5"/>
    <w:rsid w:val="005655B2"/>
    <w:rsid w:val="00565B8A"/>
    <w:rsid w:val="00566758"/>
    <w:rsid w:val="0056778B"/>
    <w:rsid w:val="00567C1E"/>
    <w:rsid w:val="005705C5"/>
    <w:rsid w:val="005712AC"/>
    <w:rsid w:val="00571FF9"/>
    <w:rsid w:val="00572D48"/>
    <w:rsid w:val="005768B1"/>
    <w:rsid w:val="00580C42"/>
    <w:rsid w:val="00581985"/>
    <w:rsid w:val="005837EE"/>
    <w:rsid w:val="00583809"/>
    <w:rsid w:val="00584198"/>
    <w:rsid w:val="00585E18"/>
    <w:rsid w:val="00585F62"/>
    <w:rsid w:val="00586576"/>
    <w:rsid w:val="00586A40"/>
    <w:rsid w:val="00587098"/>
    <w:rsid w:val="0058778A"/>
    <w:rsid w:val="00587CE6"/>
    <w:rsid w:val="00590EE2"/>
    <w:rsid w:val="005915F6"/>
    <w:rsid w:val="00592A30"/>
    <w:rsid w:val="00593D46"/>
    <w:rsid w:val="00595E01"/>
    <w:rsid w:val="00597BDD"/>
    <w:rsid w:val="00597EA7"/>
    <w:rsid w:val="005A10F6"/>
    <w:rsid w:val="005A143C"/>
    <w:rsid w:val="005A2861"/>
    <w:rsid w:val="005A3AE2"/>
    <w:rsid w:val="005A3D68"/>
    <w:rsid w:val="005A66DD"/>
    <w:rsid w:val="005A6A4B"/>
    <w:rsid w:val="005A7A72"/>
    <w:rsid w:val="005A7DAC"/>
    <w:rsid w:val="005A7EA6"/>
    <w:rsid w:val="005B0940"/>
    <w:rsid w:val="005B1C59"/>
    <w:rsid w:val="005B27E2"/>
    <w:rsid w:val="005B2D8C"/>
    <w:rsid w:val="005B45FD"/>
    <w:rsid w:val="005B461F"/>
    <w:rsid w:val="005B5E08"/>
    <w:rsid w:val="005C0343"/>
    <w:rsid w:val="005C1F65"/>
    <w:rsid w:val="005C56DC"/>
    <w:rsid w:val="005C7AAC"/>
    <w:rsid w:val="005C7C43"/>
    <w:rsid w:val="005D0DED"/>
    <w:rsid w:val="005D19E2"/>
    <w:rsid w:val="005D380A"/>
    <w:rsid w:val="005D582D"/>
    <w:rsid w:val="005E0A9C"/>
    <w:rsid w:val="005E1B9C"/>
    <w:rsid w:val="005E27C0"/>
    <w:rsid w:val="005E4219"/>
    <w:rsid w:val="005E4F8F"/>
    <w:rsid w:val="005E5706"/>
    <w:rsid w:val="005E5B55"/>
    <w:rsid w:val="005E64DC"/>
    <w:rsid w:val="005E6F71"/>
    <w:rsid w:val="005E7481"/>
    <w:rsid w:val="005F0876"/>
    <w:rsid w:val="005F1553"/>
    <w:rsid w:val="005F2211"/>
    <w:rsid w:val="005F23FD"/>
    <w:rsid w:val="005F3FA1"/>
    <w:rsid w:val="005F5F62"/>
    <w:rsid w:val="005F6BC5"/>
    <w:rsid w:val="005F7C09"/>
    <w:rsid w:val="00600582"/>
    <w:rsid w:val="00601F03"/>
    <w:rsid w:val="0060219D"/>
    <w:rsid w:val="00603454"/>
    <w:rsid w:val="00603DF4"/>
    <w:rsid w:val="006050C0"/>
    <w:rsid w:val="006059B3"/>
    <w:rsid w:val="00606529"/>
    <w:rsid w:val="006071A0"/>
    <w:rsid w:val="00607545"/>
    <w:rsid w:val="00607806"/>
    <w:rsid w:val="0060780F"/>
    <w:rsid w:val="00607C8E"/>
    <w:rsid w:val="006111B5"/>
    <w:rsid w:val="00611F2C"/>
    <w:rsid w:val="006131E3"/>
    <w:rsid w:val="0061377A"/>
    <w:rsid w:val="00613ED7"/>
    <w:rsid w:val="006143BF"/>
    <w:rsid w:val="00615460"/>
    <w:rsid w:val="006174A6"/>
    <w:rsid w:val="0062156A"/>
    <w:rsid w:val="006225CF"/>
    <w:rsid w:val="00622BEC"/>
    <w:rsid w:val="006232F0"/>
    <w:rsid w:val="006245E0"/>
    <w:rsid w:val="006248C9"/>
    <w:rsid w:val="00624A8B"/>
    <w:rsid w:val="00624DF7"/>
    <w:rsid w:val="00624FB0"/>
    <w:rsid w:val="00625878"/>
    <w:rsid w:val="00625E35"/>
    <w:rsid w:val="00626EF0"/>
    <w:rsid w:val="00627371"/>
    <w:rsid w:val="006274D3"/>
    <w:rsid w:val="006279FA"/>
    <w:rsid w:val="00630C95"/>
    <w:rsid w:val="0063175C"/>
    <w:rsid w:val="00631B64"/>
    <w:rsid w:val="00631F20"/>
    <w:rsid w:val="00632639"/>
    <w:rsid w:val="00632AA3"/>
    <w:rsid w:val="00636D33"/>
    <w:rsid w:val="00637CAE"/>
    <w:rsid w:val="00641163"/>
    <w:rsid w:val="0064176F"/>
    <w:rsid w:val="006426D2"/>
    <w:rsid w:val="0064738F"/>
    <w:rsid w:val="006477AF"/>
    <w:rsid w:val="00647980"/>
    <w:rsid w:val="00647EAF"/>
    <w:rsid w:val="00651A63"/>
    <w:rsid w:val="0065458A"/>
    <w:rsid w:val="00655207"/>
    <w:rsid w:val="00656A95"/>
    <w:rsid w:val="0065710A"/>
    <w:rsid w:val="006578EE"/>
    <w:rsid w:val="00657AEC"/>
    <w:rsid w:val="00657C7C"/>
    <w:rsid w:val="006603F1"/>
    <w:rsid w:val="00660A7E"/>
    <w:rsid w:val="00660DE9"/>
    <w:rsid w:val="00661A5F"/>
    <w:rsid w:val="0066209A"/>
    <w:rsid w:val="00662B23"/>
    <w:rsid w:val="00663917"/>
    <w:rsid w:val="006649F6"/>
    <w:rsid w:val="00665464"/>
    <w:rsid w:val="00667005"/>
    <w:rsid w:val="006727C2"/>
    <w:rsid w:val="00674415"/>
    <w:rsid w:val="00675A9D"/>
    <w:rsid w:val="00675ABA"/>
    <w:rsid w:val="00675BE0"/>
    <w:rsid w:val="00675D4B"/>
    <w:rsid w:val="00676207"/>
    <w:rsid w:val="006805EA"/>
    <w:rsid w:val="00681268"/>
    <w:rsid w:val="00682D7A"/>
    <w:rsid w:val="0068566D"/>
    <w:rsid w:val="006879E8"/>
    <w:rsid w:val="0069007F"/>
    <w:rsid w:val="006900FC"/>
    <w:rsid w:val="00690C66"/>
    <w:rsid w:val="0069328D"/>
    <w:rsid w:val="00695028"/>
    <w:rsid w:val="00695653"/>
    <w:rsid w:val="0069646B"/>
    <w:rsid w:val="00696D5B"/>
    <w:rsid w:val="00697869"/>
    <w:rsid w:val="006A2493"/>
    <w:rsid w:val="006A3939"/>
    <w:rsid w:val="006A4A94"/>
    <w:rsid w:val="006A5565"/>
    <w:rsid w:val="006A5CD3"/>
    <w:rsid w:val="006A5F33"/>
    <w:rsid w:val="006A62B7"/>
    <w:rsid w:val="006A65F2"/>
    <w:rsid w:val="006A6AB5"/>
    <w:rsid w:val="006A7BB2"/>
    <w:rsid w:val="006B102B"/>
    <w:rsid w:val="006B12DC"/>
    <w:rsid w:val="006B186A"/>
    <w:rsid w:val="006B1C8B"/>
    <w:rsid w:val="006B2161"/>
    <w:rsid w:val="006B2188"/>
    <w:rsid w:val="006B359E"/>
    <w:rsid w:val="006B3F86"/>
    <w:rsid w:val="006B4DDC"/>
    <w:rsid w:val="006B5BD2"/>
    <w:rsid w:val="006B7A6F"/>
    <w:rsid w:val="006C14EA"/>
    <w:rsid w:val="006C250E"/>
    <w:rsid w:val="006C2B76"/>
    <w:rsid w:val="006C2D2B"/>
    <w:rsid w:val="006C35C7"/>
    <w:rsid w:val="006C3FA0"/>
    <w:rsid w:val="006C6170"/>
    <w:rsid w:val="006D0265"/>
    <w:rsid w:val="006D165F"/>
    <w:rsid w:val="006D18A4"/>
    <w:rsid w:val="006D2A5C"/>
    <w:rsid w:val="006D4FF1"/>
    <w:rsid w:val="006D6E64"/>
    <w:rsid w:val="006E13EF"/>
    <w:rsid w:val="006E1730"/>
    <w:rsid w:val="006E1E22"/>
    <w:rsid w:val="006E279F"/>
    <w:rsid w:val="006E2FBD"/>
    <w:rsid w:val="006E3AED"/>
    <w:rsid w:val="006E5CD2"/>
    <w:rsid w:val="006E5F9C"/>
    <w:rsid w:val="006F17FE"/>
    <w:rsid w:val="006F2204"/>
    <w:rsid w:val="006F31BD"/>
    <w:rsid w:val="006F4C1A"/>
    <w:rsid w:val="006F6195"/>
    <w:rsid w:val="006F69EA"/>
    <w:rsid w:val="006F74EE"/>
    <w:rsid w:val="00702A54"/>
    <w:rsid w:val="007030D0"/>
    <w:rsid w:val="00703422"/>
    <w:rsid w:val="00703461"/>
    <w:rsid w:val="007046C9"/>
    <w:rsid w:val="00705618"/>
    <w:rsid w:val="00705DCB"/>
    <w:rsid w:val="007060C9"/>
    <w:rsid w:val="007064BA"/>
    <w:rsid w:val="007100C7"/>
    <w:rsid w:val="00711C69"/>
    <w:rsid w:val="00711E46"/>
    <w:rsid w:val="00711FDE"/>
    <w:rsid w:val="00715F14"/>
    <w:rsid w:val="00716FB6"/>
    <w:rsid w:val="007176BD"/>
    <w:rsid w:val="007177AB"/>
    <w:rsid w:val="0072492C"/>
    <w:rsid w:val="00724D73"/>
    <w:rsid w:val="00725311"/>
    <w:rsid w:val="007302EB"/>
    <w:rsid w:val="0073081C"/>
    <w:rsid w:val="00732BF5"/>
    <w:rsid w:val="00734353"/>
    <w:rsid w:val="00735346"/>
    <w:rsid w:val="00735769"/>
    <w:rsid w:val="00735893"/>
    <w:rsid w:val="007359C6"/>
    <w:rsid w:val="007359FE"/>
    <w:rsid w:val="00736BAE"/>
    <w:rsid w:val="007416B6"/>
    <w:rsid w:val="00741B9D"/>
    <w:rsid w:val="007422BE"/>
    <w:rsid w:val="00744A7F"/>
    <w:rsid w:val="00744FDF"/>
    <w:rsid w:val="00745250"/>
    <w:rsid w:val="0075024B"/>
    <w:rsid w:val="00750686"/>
    <w:rsid w:val="00750830"/>
    <w:rsid w:val="00751096"/>
    <w:rsid w:val="00752A36"/>
    <w:rsid w:val="00752CC1"/>
    <w:rsid w:val="00754765"/>
    <w:rsid w:val="00755A95"/>
    <w:rsid w:val="007562E2"/>
    <w:rsid w:val="00762318"/>
    <w:rsid w:val="00762509"/>
    <w:rsid w:val="00762C4D"/>
    <w:rsid w:val="0076359F"/>
    <w:rsid w:val="00767504"/>
    <w:rsid w:val="007676CB"/>
    <w:rsid w:val="00767C34"/>
    <w:rsid w:val="0077144D"/>
    <w:rsid w:val="00773CED"/>
    <w:rsid w:val="00774461"/>
    <w:rsid w:val="00775845"/>
    <w:rsid w:val="00780BF4"/>
    <w:rsid w:val="007815B8"/>
    <w:rsid w:val="00781ACE"/>
    <w:rsid w:val="007823FF"/>
    <w:rsid w:val="00782E27"/>
    <w:rsid w:val="007832E4"/>
    <w:rsid w:val="007843FC"/>
    <w:rsid w:val="007858C5"/>
    <w:rsid w:val="00785F4F"/>
    <w:rsid w:val="007877FA"/>
    <w:rsid w:val="00792B38"/>
    <w:rsid w:val="00794301"/>
    <w:rsid w:val="007950C8"/>
    <w:rsid w:val="00796027"/>
    <w:rsid w:val="007A0050"/>
    <w:rsid w:val="007A09BD"/>
    <w:rsid w:val="007A14D9"/>
    <w:rsid w:val="007A274B"/>
    <w:rsid w:val="007A4F73"/>
    <w:rsid w:val="007A5284"/>
    <w:rsid w:val="007A5404"/>
    <w:rsid w:val="007A78AC"/>
    <w:rsid w:val="007A7CE8"/>
    <w:rsid w:val="007B00F7"/>
    <w:rsid w:val="007B169C"/>
    <w:rsid w:val="007B16B7"/>
    <w:rsid w:val="007B1E81"/>
    <w:rsid w:val="007B34DF"/>
    <w:rsid w:val="007B571F"/>
    <w:rsid w:val="007B689B"/>
    <w:rsid w:val="007C08F1"/>
    <w:rsid w:val="007C0BC6"/>
    <w:rsid w:val="007C220E"/>
    <w:rsid w:val="007C27F7"/>
    <w:rsid w:val="007C2EA1"/>
    <w:rsid w:val="007C5F4B"/>
    <w:rsid w:val="007C6B12"/>
    <w:rsid w:val="007C7257"/>
    <w:rsid w:val="007C7F37"/>
    <w:rsid w:val="007D035F"/>
    <w:rsid w:val="007D0C14"/>
    <w:rsid w:val="007D2123"/>
    <w:rsid w:val="007D22BB"/>
    <w:rsid w:val="007D2E2F"/>
    <w:rsid w:val="007D4912"/>
    <w:rsid w:val="007D4FB1"/>
    <w:rsid w:val="007D55FF"/>
    <w:rsid w:val="007D6F6D"/>
    <w:rsid w:val="007D76CC"/>
    <w:rsid w:val="007D78F6"/>
    <w:rsid w:val="007E0BAE"/>
    <w:rsid w:val="007E181F"/>
    <w:rsid w:val="007E2EB7"/>
    <w:rsid w:val="007E3D09"/>
    <w:rsid w:val="007E3E79"/>
    <w:rsid w:val="007E3F02"/>
    <w:rsid w:val="007E70C6"/>
    <w:rsid w:val="007F10A9"/>
    <w:rsid w:val="007F12CD"/>
    <w:rsid w:val="007F16E4"/>
    <w:rsid w:val="007F226D"/>
    <w:rsid w:val="007F35C4"/>
    <w:rsid w:val="007F3DFA"/>
    <w:rsid w:val="007F47D8"/>
    <w:rsid w:val="007F64E0"/>
    <w:rsid w:val="007F7C9F"/>
    <w:rsid w:val="00800E01"/>
    <w:rsid w:val="00803E3A"/>
    <w:rsid w:val="00803FB5"/>
    <w:rsid w:val="0080434B"/>
    <w:rsid w:val="0080595E"/>
    <w:rsid w:val="00806061"/>
    <w:rsid w:val="00806DD6"/>
    <w:rsid w:val="0081128D"/>
    <w:rsid w:val="008122A1"/>
    <w:rsid w:val="008145E6"/>
    <w:rsid w:val="008155E0"/>
    <w:rsid w:val="008167F2"/>
    <w:rsid w:val="00817387"/>
    <w:rsid w:val="00820623"/>
    <w:rsid w:val="0082113A"/>
    <w:rsid w:val="00823731"/>
    <w:rsid w:val="008241A9"/>
    <w:rsid w:val="00824F4C"/>
    <w:rsid w:val="00825C44"/>
    <w:rsid w:val="008279F8"/>
    <w:rsid w:val="008303AD"/>
    <w:rsid w:val="008317B0"/>
    <w:rsid w:val="00832B44"/>
    <w:rsid w:val="00833365"/>
    <w:rsid w:val="00833C68"/>
    <w:rsid w:val="00834BAE"/>
    <w:rsid w:val="00834D99"/>
    <w:rsid w:val="0083518E"/>
    <w:rsid w:val="00835435"/>
    <w:rsid w:val="008355A9"/>
    <w:rsid w:val="00836F9D"/>
    <w:rsid w:val="0084066B"/>
    <w:rsid w:val="0084072C"/>
    <w:rsid w:val="00841C89"/>
    <w:rsid w:val="00842CF2"/>
    <w:rsid w:val="00843432"/>
    <w:rsid w:val="0084398F"/>
    <w:rsid w:val="00844191"/>
    <w:rsid w:val="0084660C"/>
    <w:rsid w:val="00850D62"/>
    <w:rsid w:val="00850DE7"/>
    <w:rsid w:val="00852394"/>
    <w:rsid w:val="0085521E"/>
    <w:rsid w:val="00855AF1"/>
    <w:rsid w:val="00857927"/>
    <w:rsid w:val="00860657"/>
    <w:rsid w:val="00860954"/>
    <w:rsid w:val="008620F0"/>
    <w:rsid w:val="00863AA5"/>
    <w:rsid w:val="00864EBD"/>
    <w:rsid w:val="008656E8"/>
    <w:rsid w:val="008672B9"/>
    <w:rsid w:val="0087237D"/>
    <w:rsid w:val="00872498"/>
    <w:rsid w:val="008742E8"/>
    <w:rsid w:val="00874B95"/>
    <w:rsid w:val="00874DCE"/>
    <w:rsid w:val="00876537"/>
    <w:rsid w:val="00880D4E"/>
    <w:rsid w:val="00881906"/>
    <w:rsid w:val="00881D87"/>
    <w:rsid w:val="00881DA7"/>
    <w:rsid w:val="008854DF"/>
    <w:rsid w:val="0088690B"/>
    <w:rsid w:val="00886E3C"/>
    <w:rsid w:val="00886EA4"/>
    <w:rsid w:val="008877D4"/>
    <w:rsid w:val="00892300"/>
    <w:rsid w:val="00893A29"/>
    <w:rsid w:val="0089432D"/>
    <w:rsid w:val="0089474F"/>
    <w:rsid w:val="00895713"/>
    <w:rsid w:val="00895E47"/>
    <w:rsid w:val="008962D0"/>
    <w:rsid w:val="0089646D"/>
    <w:rsid w:val="00897ACA"/>
    <w:rsid w:val="008A2562"/>
    <w:rsid w:val="008A3E7B"/>
    <w:rsid w:val="008A51DC"/>
    <w:rsid w:val="008A69E7"/>
    <w:rsid w:val="008A7036"/>
    <w:rsid w:val="008B0B08"/>
    <w:rsid w:val="008B0D74"/>
    <w:rsid w:val="008B14BF"/>
    <w:rsid w:val="008B2256"/>
    <w:rsid w:val="008B2A34"/>
    <w:rsid w:val="008B2F1F"/>
    <w:rsid w:val="008B3293"/>
    <w:rsid w:val="008B4D26"/>
    <w:rsid w:val="008B58D0"/>
    <w:rsid w:val="008B6339"/>
    <w:rsid w:val="008C20DB"/>
    <w:rsid w:val="008C26B3"/>
    <w:rsid w:val="008C2F3F"/>
    <w:rsid w:val="008C404E"/>
    <w:rsid w:val="008C472D"/>
    <w:rsid w:val="008C4E62"/>
    <w:rsid w:val="008D02B6"/>
    <w:rsid w:val="008D0C3A"/>
    <w:rsid w:val="008D11A0"/>
    <w:rsid w:val="008D2873"/>
    <w:rsid w:val="008D5002"/>
    <w:rsid w:val="008D524F"/>
    <w:rsid w:val="008E0B97"/>
    <w:rsid w:val="008E20FD"/>
    <w:rsid w:val="008E266D"/>
    <w:rsid w:val="008E280E"/>
    <w:rsid w:val="008E2FAA"/>
    <w:rsid w:val="008E3176"/>
    <w:rsid w:val="008E384C"/>
    <w:rsid w:val="008E4162"/>
    <w:rsid w:val="008E48CB"/>
    <w:rsid w:val="008E5D23"/>
    <w:rsid w:val="008E6BF0"/>
    <w:rsid w:val="008E7BAE"/>
    <w:rsid w:val="008E7CDD"/>
    <w:rsid w:val="008F0DDA"/>
    <w:rsid w:val="008F1083"/>
    <w:rsid w:val="008F1ECC"/>
    <w:rsid w:val="008F3CF8"/>
    <w:rsid w:val="008F4396"/>
    <w:rsid w:val="008F5256"/>
    <w:rsid w:val="008F5A71"/>
    <w:rsid w:val="008F6673"/>
    <w:rsid w:val="00902F1D"/>
    <w:rsid w:val="009061F2"/>
    <w:rsid w:val="009064F8"/>
    <w:rsid w:val="00906D45"/>
    <w:rsid w:val="00907C69"/>
    <w:rsid w:val="00910744"/>
    <w:rsid w:val="00910C12"/>
    <w:rsid w:val="00910CB7"/>
    <w:rsid w:val="009168AC"/>
    <w:rsid w:val="00916D96"/>
    <w:rsid w:val="0091769E"/>
    <w:rsid w:val="00917AAA"/>
    <w:rsid w:val="00920C18"/>
    <w:rsid w:val="00922C63"/>
    <w:rsid w:val="00923B44"/>
    <w:rsid w:val="009240A6"/>
    <w:rsid w:val="00924D08"/>
    <w:rsid w:val="00926963"/>
    <w:rsid w:val="00926D4B"/>
    <w:rsid w:val="009303E3"/>
    <w:rsid w:val="00930625"/>
    <w:rsid w:val="00933063"/>
    <w:rsid w:val="00933DEE"/>
    <w:rsid w:val="00934929"/>
    <w:rsid w:val="00935604"/>
    <w:rsid w:val="009368D9"/>
    <w:rsid w:val="00937DCB"/>
    <w:rsid w:val="00942544"/>
    <w:rsid w:val="00943977"/>
    <w:rsid w:val="00943CAF"/>
    <w:rsid w:val="00943ECE"/>
    <w:rsid w:val="0094735C"/>
    <w:rsid w:val="009502D2"/>
    <w:rsid w:val="009532DC"/>
    <w:rsid w:val="0095416B"/>
    <w:rsid w:val="00954263"/>
    <w:rsid w:val="009554DD"/>
    <w:rsid w:val="009561B9"/>
    <w:rsid w:val="00956398"/>
    <w:rsid w:val="009563AC"/>
    <w:rsid w:val="0095669A"/>
    <w:rsid w:val="00956E38"/>
    <w:rsid w:val="00960329"/>
    <w:rsid w:val="00962266"/>
    <w:rsid w:val="009636C8"/>
    <w:rsid w:val="009642C4"/>
    <w:rsid w:val="00964CB9"/>
    <w:rsid w:val="00967416"/>
    <w:rsid w:val="00970C8F"/>
    <w:rsid w:val="009713D9"/>
    <w:rsid w:val="00972B67"/>
    <w:rsid w:val="00972D1B"/>
    <w:rsid w:val="00974503"/>
    <w:rsid w:val="00974AF0"/>
    <w:rsid w:val="00981FC4"/>
    <w:rsid w:val="00983A99"/>
    <w:rsid w:val="009847E7"/>
    <w:rsid w:val="009851E9"/>
    <w:rsid w:val="00985F70"/>
    <w:rsid w:val="00987115"/>
    <w:rsid w:val="0098766D"/>
    <w:rsid w:val="0099238C"/>
    <w:rsid w:val="00992C49"/>
    <w:rsid w:val="009947A1"/>
    <w:rsid w:val="0099513B"/>
    <w:rsid w:val="00995C5D"/>
    <w:rsid w:val="0099665A"/>
    <w:rsid w:val="009A016B"/>
    <w:rsid w:val="009A060A"/>
    <w:rsid w:val="009A0E22"/>
    <w:rsid w:val="009A167E"/>
    <w:rsid w:val="009A4459"/>
    <w:rsid w:val="009A5DC1"/>
    <w:rsid w:val="009A6A24"/>
    <w:rsid w:val="009A766F"/>
    <w:rsid w:val="009B125E"/>
    <w:rsid w:val="009B2037"/>
    <w:rsid w:val="009B2272"/>
    <w:rsid w:val="009B232C"/>
    <w:rsid w:val="009B3E9D"/>
    <w:rsid w:val="009B4F95"/>
    <w:rsid w:val="009B502C"/>
    <w:rsid w:val="009B533B"/>
    <w:rsid w:val="009B6366"/>
    <w:rsid w:val="009C0256"/>
    <w:rsid w:val="009C11A2"/>
    <w:rsid w:val="009C144D"/>
    <w:rsid w:val="009C242B"/>
    <w:rsid w:val="009C37BB"/>
    <w:rsid w:val="009C38EA"/>
    <w:rsid w:val="009C5B52"/>
    <w:rsid w:val="009C7E71"/>
    <w:rsid w:val="009D25EE"/>
    <w:rsid w:val="009D2B4F"/>
    <w:rsid w:val="009D50B3"/>
    <w:rsid w:val="009D5E47"/>
    <w:rsid w:val="009D69DB"/>
    <w:rsid w:val="009D6E67"/>
    <w:rsid w:val="009D7AC0"/>
    <w:rsid w:val="009E1E72"/>
    <w:rsid w:val="009E212D"/>
    <w:rsid w:val="009E3E45"/>
    <w:rsid w:val="009E4C63"/>
    <w:rsid w:val="009F14C2"/>
    <w:rsid w:val="009F1E7A"/>
    <w:rsid w:val="009F3123"/>
    <w:rsid w:val="009F4E07"/>
    <w:rsid w:val="009F508E"/>
    <w:rsid w:val="009F51F9"/>
    <w:rsid w:val="009F530D"/>
    <w:rsid w:val="009F62EC"/>
    <w:rsid w:val="00A01A6C"/>
    <w:rsid w:val="00A03D4C"/>
    <w:rsid w:val="00A03EBA"/>
    <w:rsid w:val="00A04267"/>
    <w:rsid w:val="00A058C1"/>
    <w:rsid w:val="00A10485"/>
    <w:rsid w:val="00A10970"/>
    <w:rsid w:val="00A10A69"/>
    <w:rsid w:val="00A10A8B"/>
    <w:rsid w:val="00A10C22"/>
    <w:rsid w:val="00A1244E"/>
    <w:rsid w:val="00A13BF4"/>
    <w:rsid w:val="00A13EB9"/>
    <w:rsid w:val="00A2228B"/>
    <w:rsid w:val="00A22328"/>
    <w:rsid w:val="00A22934"/>
    <w:rsid w:val="00A23B83"/>
    <w:rsid w:val="00A24988"/>
    <w:rsid w:val="00A2615E"/>
    <w:rsid w:val="00A27659"/>
    <w:rsid w:val="00A313F3"/>
    <w:rsid w:val="00A31593"/>
    <w:rsid w:val="00A32D46"/>
    <w:rsid w:val="00A341B0"/>
    <w:rsid w:val="00A34342"/>
    <w:rsid w:val="00A35FF6"/>
    <w:rsid w:val="00A40538"/>
    <w:rsid w:val="00A40658"/>
    <w:rsid w:val="00A407FE"/>
    <w:rsid w:val="00A429AA"/>
    <w:rsid w:val="00A458C8"/>
    <w:rsid w:val="00A46493"/>
    <w:rsid w:val="00A46D49"/>
    <w:rsid w:val="00A471FD"/>
    <w:rsid w:val="00A47B72"/>
    <w:rsid w:val="00A501DB"/>
    <w:rsid w:val="00A522E4"/>
    <w:rsid w:val="00A537C2"/>
    <w:rsid w:val="00A55808"/>
    <w:rsid w:val="00A577CA"/>
    <w:rsid w:val="00A60C46"/>
    <w:rsid w:val="00A614DC"/>
    <w:rsid w:val="00A61DAF"/>
    <w:rsid w:val="00A62C70"/>
    <w:rsid w:val="00A62F98"/>
    <w:rsid w:val="00A630C7"/>
    <w:rsid w:val="00A6509D"/>
    <w:rsid w:val="00A66CC3"/>
    <w:rsid w:val="00A67513"/>
    <w:rsid w:val="00A67DAD"/>
    <w:rsid w:val="00A70065"/>
    <w:rsid w:val="00A71D07"/>
    <w:rsid w:val="00A72837"/>
    <w:rsid w:val="00A72F47"/>
    <w:rsid w:val="00A73187"/>
    <w:rsid w:val="00A73E33"/>
    <w:rsid w:val="00A73F5E"/>
    <w:rsid w:val="00A7469D"/>
    <w:rsid w:val="00A754C3"/>
    <w:rsid w:val="00A765A9"/>
    <w:rsid w:val="00A76D88"/>
    <w:rsid w:val="00A77F32"/>
    <w:rsid w:val="00A81510"/>
    <w:rsid w:val="00A817B1"/>
    <w:rsid w:val="00A847C8"/>
    <w:rsid w:val="00A868BB"/>
    <w:rsid w:val="00A92E0E"/>
    <w:rsid w:val="00A93A0A"/>
    <w:rsid w:val="00A93C58"/>
    <w:rsid w:val="00A93C65"/>
    <w:rsid w:val="00A941E2"/>
    <w:rsid w:val="00A94293"/>
    <w:rsid w:val="00A95E2B"/>
    <w:rsid w:val="00A9693E"/>
    <w:rsid w:val="00A971BE"/>
    <w:rsid w:val="00A97243"/>
    <w:rsid w:val="00A978A0"/>
    <w:rsid w:val="00AA074E"/>
    <w:rsid w:val="00AA1ECC"/>
    <w:rsid w:val="00AA37A4"/>
    <w:rsid w:val="00AA3B12"/>
    <w:rsid w:val="00AA438A"/>
    <w:rsid w:val="00AA4D0C"/>
    <w:rsid w:val="00AA672F"/>
    <w:rsid w:val="00AA7EA4"/>
    <w:rsid w:val="00AA7FE6"/>
    <w:rsid w:val="00AB0ADD"/>
    <w:rsid w:val="00AB19A3"/>
    <w:rsid w:val="00AB2091"/>
    <w:rsid w:val="00AB3EF0"/>
    <w:rsid w:val="00AB4654"/>
    <w:rsid w:val="00AB671D"/>
    <w:rsid w:val="00AB6E14"/>
    <w:rsid w:val="00AB7227"/>
    <w:rsid w:val="00AB7776"/>
    <w:rsid w:val="00AB788A"/>
    <w:rsid w:val="00AC0FD3"/>
    <w:rsid w:val="00AC1E82"/>
    <w:rsid w:val="00AC1EDB"/>
    <w:rsid w:val="00AC40AF"/>
    <w:rsid w:val="00AC4637"/>
    <w:rsid w:val="00AC5252"/>
    <w:rsid w:val="00AC5678"/>
    <w:rsid w:val="00AC68DC"/>
    <w:rsid w:val="00AC769E"/>
    <w:rsid w:val="00AD02BD"/>
    <w:rsid w:val="00AD2FFE"/>
    <w:rsid w:val="00AD4757"/>
    <w:rsid w:val="00AE1383"/>
    <w:rsid w:val="00AE2419"/>
    <w:rsid w:val="00AE29C2"/>
    <w:rsid w:val="00AE2D2B"/>
    <w:rsid w:val="00AE3B0F"/>
    <w:rsid w:val="00AE4B84"/>
    <w:rsid w:val="00AF0614"/>
    <w:rsid w:val="00AF11B8"/>
    <w:rsid w:val="00AF3BBB"/>
    <w:rsid w:val="00B0007A"/>
    <w:rsid w:val="00B019E5"/>
    <w:rsid w:val="00B02245"/>
    <w:rsid w:val="00B04305"/>
    <w:rsid w:val="00B04638"/>
    <w:rsid w:val="00B06AD8"/>
    <w:rsid w:val="00B0701F"/>
    <w:rsid w:val="00B114D0"/>
    <w:rsid w:val="00B117A3"/>
    <w:rsid w:val="00B12537"/>
    <w:rsid w:val="00B12949"/>
    <w:rsid w:val="00B14499"/>
    <w:rsid w:val="00B16258"/>
    <w:rsid w:val="00B17488"/>
    <w:rsid w:val="00B177EA"/>
    <w:rsid w:val="00B17B54"/>
    <w:rsid w:val="00B2470E"/>
    <w:rsid w:val="00B24B79"/>
    <w:rsid w:val="00B24CD8"/>
    <w:rsid w:val="00B27B52"/>
    <w:rsid w:val="00B27C5F"/>
    <w:rsid w:val="00B316BE"/>
    <w:rsid w:val="00B31862"/>
    <w:rsid w:val="00B34201"/>
    <w:rsid w:val="00B348AF"/>
    <w:rsid w:val="00B3691F"/>
    <w:rsid w:val="00B36FBF"/>
    <w:rsid w:val="00B377C2"/>
    <w:rsid w:val="00B417A0"/>
    <w:rsid w:val="00B41BF5"/>
    <w:rsid w:val="00B41CDD"/>
    <w:rsid w:val="00B45178"/>
    <w:rsid w:val="00B452B8"/>
    <w:rsid w:val="00B45696"/>
    <w:rsid w:val="00B47A7D"/>
    <w:rsid w:val="00B5171E"/>
    <w:rsid w:val="00B51815"/>
    <w:rsid w:val="00B51A4F"/>
    <w:rsid w:val="00B53A68"/>
    <w:rsid w:val="00B53EA7"/>
    <w:rsid w:val="00B54794"/>
    <w:rsid w:val="00B560F7"/>
    <w:rsid w:val="00B561FF"/>
    <w:rsid w:val="00B56F05"/>
    <w:rsid w:val="00B5765E"/>
    <w:rsid w:val="00B576D0"/>
    <w:rsid w:val="00B606CA"/>
    <w:rsid w:val="00B60AD2"/>
    <w:rsid w:val="00B60CB1"/>
    <w:rsid w:val="00B624F3"/>
    <w:rsid w:val="00B64382"/>
    <w:rsid w:val="00B650EE"/>
    <w:rsid w:val="00B6579D"/>
    <w:rsid w:val="00B66491"/>
    <w:rsid w:val="00B664F0"/>
    <w:rsid w:val="00B6732D"/>
    <w:rsid w:val="00B67CC7"/>
    <w:rsid w:val="00B7018F"/>
    <w:rsid w:val="00B70B44"/>
    <w:rsid w:val="00B726FB"/>
    <w:rsid w:val="00B73197"/>
    <w:rsid w:val="00B74DFD"/>
    <w:rsid w:val="00B74EE7"/>
    <w:rsid w:val="00B753FC"/>
    <w:rsid w:val="00B77C61"/>
    <w:rsid w:val="00B80A6D"/>
    <w:rsid w:val="00B824E2"/>
    <w:rsid w:val="00B830EA"/>
    <w:rsid w:val="00B83676"/>
    <w:rsid w:val="00B85D62"/>
    <w:rsid w:val="00B87408"/>
    <w:rsid w:val="00B8744C"/>
    <w:rsid w:val="00B87C2F"/>
    <w:rsid w:val="00B92D58"/>
    <w:rsid w:val="00B96236"/>
    <w:rsid w:val="00B96DCF"/>
    <w:rsid w:val="00B97E15"/>
    <w:rsid w:val="00BA0840"/>
    <w:rsid w:val="00BA1415"/>
    <w:rsid w:val="00BA3651"/>
    <w:rsid w:val="00BA63F3"/>
    <w:rsid w:val="00BA693B"/>
    <w:rsid w:val="00BB0BD1"/>
    <w:rsid w:val="00BB14B7"/>
    <w:rsid w:val="00BB24D8"/>
    <w:rsid w:val="00BB5766"/>
    <w:rsid w:val="00BC075F"/>
    <w:rsid w:val="00BC1FDB"/>
    <w:rsid w:val="00BC297D"/>
    <w:rsid w:val="00BC342F"/>
    <w:rsid w:val="00BC54DC"/>
    <w:rsid w:val="00BC6BB1"/>
    <w:rsid w:val="00BD0BD2"/>
    <w:rsid w:val="00BD1796"/>
    <w:rsid w:val="00BD1BC7"/>
    <w:rsid w:val="00BD230C"/>
    <w:rsid w:val="00BD2A2C"/>
    <w:rsid w:val="00BD42E6"/>
    <w:rsid w:val="00BD4B40"/>
    <w:rsid w:val="00BD68A2"/>
    <w:rsid w:val="00BD6D60"/>
    <w:rsid w:val="00BD72D1"/>
    <w:rsid w:val="00BE17FB"/>
    <w:rsid w:val="00BE1B92"/>
    <w:rsid w:val="00BE2587"/>
    <w:rsid w:val="00BE405A"/>
    <w:rsid w:val="00BE5841"/>
    <w:rsid w:val="00BE6777"/>
    <w:rsid w:val="00BE6C3E"/>
    <w:rsid w:val="00BE7317"/>
    <w:rsid w:val="00BF105F"/>
    <w:rsid w:val="00BF17D0"/>
    <w:rsid w:val="00BF1CEE"/>
    <w:rsid w:val="00BF30D6"/>
    <w:rsid w:val="00BF31F3"/>
    <w:rsid w:val="00BF4829"/>
    <w:rsid w:val="00BF5829"/>
    <w:rsid w:val="00BF7DB5"/>
    <w:rsid w:val="00BF7E47"/>
    <w:rsid w:val="00C02488"/>
    <w:rsid w:val="00C035E1"/>
    <w:rsid w:val="00C05035"/>
    <w:rsid w:val="00C05471"/>
    <w:rsid w:val="00C0585E"/>
    <w:rsid w:val="00C11310"/>
    <w:rsid w:val="00C121FE"/>
    <w:rsid w:val="00C172B5"/>
    <w:rsid w:val="00C179F8"/>
    <w:rsid w:val="00C2140C"/>
    <w:rsid w:val="00C21732"/>
    <w:rsid w:val="00C2205E"/>
    <w:rsid w:val="00C228A4"/>
    <w:rsid w:val="00C22967"/>
    <w:rsid w:val="00C22F1E"/>
    <w:rsid w:val="00C24F1F"/>
    <w:rsid w:val="00C27A4E"/>
    <w:rsid w:val="00C30A1F"/>
    <w:rsid w:val="00C314AB"/>
    <w:rsid w:val="00C314C1"/>
    <w:rsid w:val="00C33314"/>
    <w:rsid w:val="00C34F7B"/>
    <w:rsid w:val="00C357EE"/>
    <w:rsid w:val="00C37FAC"/>
    <w:rsid w:val="00C406B5"/>
    <w:rsid w:val="00C40762"/>
    <w:rsid w:val="00C42584"/>
    <w:rsid w:val="00C44314"/>
    <w:rsid w:val="00C5348F"/>
    <w:rsid w:val="00C54874"/>
    <w:rsid w:val="00C578FF"/>
    <w:rsid w:val="00C6072B"/>
    <w:rsid w:val="00C60B51"/>
    <w:rsid w:val="00C61168"/>
    <w:rsid w:val="00C618FE"/>
    <w:rsid w:val="00C6351F"/>
    <w:rsid w:val="00C63620"/>
    <w:rsid w:val="00C650B3"/>
    <w:rsid w:val="00C670FB"/>
    <w:rsid w:val="00C67A1D"/>
    <w:rsid w:val="00C7079A"/>
    <w:rsid w:val="00C709B1"/>
    <w:rsid w:val="00C70CF6"/>
    <w:rsid w:val="00C71764"/>
    <w:rsid w:val="00C71E48"/>
    <w:rsid w:val="00C738FE"/>
    <w:rsid w:val="00C744B9"/>
    <w:rsid w:val="00C746B1"/>
    <w:rsid w:val="00C757F8"/>
    <w:rsid w:val="00C762C0"/>
    <w:rsid w:val="00C81915"/>
    <w:rsid w:val="00C820AD"/>
    <w:rsid w:val="00C824A8"/>
    <w:rsid w:val="00C83351"/>
    <w:rsid w:val="00C83ABF"/>
    <w:rsid w:val="00C86790"/>
    <w:rsid w:val="00C86E51"/>
    <w:rsid w:val="00C87E85"/>
    <w:rsid w:val="00C9040F"/>
    <w:rsid w:val="00C91AA0"/>
    <w:rsid w:val="00C920FD"/>
    <w:rsid w:val="00C92F7D"/>
    <w:rsid w:val="00C937C3"/>
    <w:rsid w:val="00C94700"/>
    <w:rsid w:val="00C95001"/>
    <w:rsid w:val="00C955BD"/>
    <w:rsid w:val="00C955E3"/>
    <w:rsid w:val="00C966CF"/>
    <w:rsid w:val="00C975FA"/>
    <w:rsid w:val="00CA07D4"/>
    <w:rsid w:val="00CA27F1"/>
    <w:rsid w:val="00CA3198"/>
    <w:rsid w:val="00CA3C90"/>
    <w:rsid w:val="00CA3DD5"/>
    <w:rsid w:val="00CA6890"/>
    <w:rsid w:val="00CB0221"/>
    <w:rsid w:val="00CB0C20"/>
    <w:rsid w:val="00CB0D1A"/>
    <w:rsid w:val="00CB23D9"/>
    <w:rsid w:val="00CB271A"/>
    <w:rsid w:val="00CB3370"/>
    <w:rsid w:val="00CB36A2"/>
    <w:rsid w:val="00CB4BC1"/>
    <w:rsid w:val="00CB5BD9"/>
    <w:rsid w:val="00CB603C"/>
    <w:rsid w:val="00CB7346"/>
    <w:rsid w:val="00CC0736"/>
    <w:rsid w:val="00CC0BF7"/>
    <w:rsid w:val="00CC0C97"/>
    <w:rsid w:val="00CC1B7A"/>
    <w:rsid w:val="00CC3C27"/>
    <w:rsid w:val="00CC3E7D"/>
    <w:rsid w:val="00CC5350"/>
    <w:rsid w:val="00CC6842"/>
    <w:rsid w:val="00CC73B3"/>
    <w:rsid w:val="00CC7B40"/>
    <w:rsid w:val="00CD01D9"/>
    <w:rsid w:val="00CD2AA2"/>
    <w:rsid w:val="00CD2C1A"/>
    <w:rsid w:val="00CD3642"/>
    <w:rsid w:val="00CD5C2B"/>
    <w:rsid w:val="00CD6CB9"/>
    <w:rsid w:val="00CE0458"/>
    <w:rsid w:val="00CE0F21"/>
    <w:rsid w:val="00CE1D9B"/>
    <w:rsid w:val="00CE22C1"/>
    <w:rsid w:val="00CE2EC2"/>
    <w:rsid w:val="00CE3851"/>
    <w:rsid w:val="00CE446A"/>
    <w:rsid w:val="00CE4AA5"/>
    <w:rsid w:val="00CE591A"/>
    <w:rsid w:val="00CE667E"/>
    <w:rsid w:val="00CE68FE"/>
    <w:rsid w:val="00CE6B82"/>
    <w:rsid w:val="00CE78C4"/>
    <w:rsid w:val="00CF0488"/>
    <w:rsid w:val="00CF1A3F"/>
    <w:rsid w:val="00CF2131"/>
    <w:rsid w:val="00CF30B6"/>
    <w:rsid w:val="00CF3C48"/>
    <w:rsid w:val="00CF3DB3"/>
    <w:rsid w:val="00CF4839"/>
    <w:rsid w:val="00CF4C6E"/>
    <w:rsid w:val="00CF4F74"/>
    <w:rsid w:val="00CF543D"/>
    <w:rsid w:val="00CF5809"/>
    <w:rsid w:val="00CF6631"/>
    <w:rsid w:val="00CF6856"/>
    <w:rsid w:val="00CF70F5"/>
    <w:rsid w:val="00D01FC1"/>
    <w:rsid w:val="00D03245"/>
    <w:rsid w:val="00D040FD"/>
    <w:rsid w:val="00D04D5F"/>
    <w:rsid w:val="00D06932"/>
    <w:rsid w:val="00D06FDA"/>
    <w:rsid w:val="00D071F8"/>
    <w:rsid w:val="00D11E4F"/>
    <w:rsid w:val="00D11EE1"/>
    <w:rsid w:val="00D120E7"/>
    <w:rsid w:val="00D13158"/>
    <w:rsid w:val="00D133ED"/>
    <w:rsid w:val="00D13FA2"/>
    <w:rsid w:val="00D14483"/>
    <w:rsid w:val="00D16912"/>
    <w:rsid w:val="00D16BDA"/>
    <w:rsid w:val="00D1717F"/>
    <w:rsid w:val="00D17B71"/>
    <w:rsid w:val="00D17B85"/>
    <w:rsid w:val="00D17CBE"/>
    <w:rsid w:val="00D17DB9"/>
    <w:rsid w:val="00D20163"/>
    <w:rsid w:val="00D211A4"/>
    <w:rsid w:val="00D21BBD"/>
    <w:rsid w:val="00D22B8E"/>
    <w:rsid w:val="00D23486"/>
    <w:rsid w:val="00D23AF0"/>
    <w:rsid w:val="00D26715"/>
    <w:rsid w:val="00D2699A"/>
    <w:rsid w:val="00D26DF4"/>
    <w:rsid w:val="00D26FAC"/>
    <w:rsid w:val="00D27011"/>
    <w:rsid w:val="00D27723"/>
    <w:rsid w:val="00D27CC2"/>
    <w:rsid w:val="00D310A2"/>
    <w:rsid w:val="00D33421"/>
    <w:rsid w:val="00D3467A"/>
    <w:rsid w:val="00D40C05"/>
    <w:rsid w:val="00D45097"/>
    <w:rsid w:val="00D46372"/>
    <w:rsid w:val="00D46466"/>
    <w:rsid w:val="00D46F18"/>
    <w:rsid w:val="00D5221D"/>
    <w:rsid w:val="00D547A0"/>
    <w:rsid w:val="00D57632"/>
    <w:rsid w:val="00D5770E"/>
    <w:rsid w:val="00D64D67"/>
    <w:rsid w:val="00D650BE"/>
    <w:rsid w:val="00D67CB5"/>
    <w:rsid w:val="00D706E1"/>
    <w:rsid w:val="00D714F6"/>
    <w:rsid w:val="00D715F8"/>
    <w:rsid w:val="00D72867"/>
    <w:rsid w:val="00D768AC"/>
    <w:rsid w:val="00D76A6D"/>
    <w:rsid w:val="00D7726F"/>
    <w:rsid w:val="00D772F9"/>
    <w:rsid w:val="00D77676"/>
    <w:rsid w:val="00D80339"/>
    <w:rsid w:val="00D8114F"/>
    <w:rsid w:val="00D82610"/>
    <w:rsid w:val="00D82E76"/>
    <w:rsid w:val="00D83090"/>
    <w:rsid w:val="00D843D5"/>
    <w:rsid w:val="00D85BED"/>
    <w:rsid w:val="00D85FE5"/>
    <w:rsid w:val="00D86ACF"/>
    <w:rsid w:val="00D90AF7"/>
    <w:rsid w:val="00D91966"/>
    <w:rsid w:val="00D91A02"/>
    <w:rsid w:val="00D9259A"/>
    <w:rsid w:val="00D92945"/>
    <w:rsid w:val="00D9403F"/>
    <w:rsid w:val="00D9684A"/>
    <w:rsid w:val="00D96DA2"/>
    <w:rsid w:val="00D97BE8"/>
    <w:rsid w:val="00DA20BA"/>
    <w:rsid w:val="00DA2B26"/>
    <w:rsid w:val="00DA2D25"/>
    <w:rsid w:val="00DA3492"/>
    <w:rsid w:val="00DA3E60"/>
    <w:rsid w:val="00DA480D"/>
    <w:rsid w:val="00DA518E"/>
    <w:rsid w:val="00DA5988"/>
    <w:rsid w:val="00DA5FBA"/>
    <w:rsid w:val="00DA6B22"/>
    <w:rsid w:val="00DA7F2C"/>
    <w:rsid w:val="00DB03C0"/>
    <w:rsid w:val="00DB2769"/>
    <w:rsid w:val="00DB2E14"/>
    <w:rsid w:val="00DB2E44"/>
    <w:rsid w:val="00DB35E9"/>
    <w:rsid w:val="00DB405A"/>
    <w:rsid w:val="00DB7307"/>
    <w:rsid w:val="00DC0810"/>
    <w:rsid w:val="00DC0880"/>
    <w:rsid w:val="00DC27E1"/>
    <w:rsid w:val="00DC2840"/>
    <w:rsid w:val="00DC3A36"/>
    <w:rsid w:val="00DC478F"/>
    <w:rsid w:val="00DC50A7"/>
    <w:rsid w:val="00DC5795"/>
    <w:rsid w:val="00DC6993"/>
    <w:rsid w:val="00DC6B2B"/>
    <w:rsid w:val="00DD0A69"/>
    <w:rsid w:val="00DD1520"/>
    <w:rsid w:val="00DD249A"/>
    <w:rsid w:val="00DD39D8"/>
    <w:rsid w:val="00DD53CE"/>
    <w:rsid w:val="00DD5DD1"/>
    <w:rsid w:val="00DD5E6B"/>
    <w:rsid w:val="00DD66B8"/>
    <w:rsid w:val="00DD78F3"/>
    <w:rsid w:val="00DE14A2"/>
    <w:rsid w:val="00DE1EC0"/>
    <w:rsid w:val="00DE22E2"/>
    <w:rsid w:val="00DE4190"/>
    <w:rsid w:val="00DE626D"/>
    <w:rsid w:val="00DE673C"/>
    <w:rsid w:val="00DE7320"/>
    <w:rsid w:val="00DF128F"/>
    <w:rsid w:val="00DF18CE"/>
    <w:rsid w:val="00DF23CF"/>
    <w:rsid w:val="00DF2A9A"/>
    <w:rsid w:val="00DF3ECD"/>
    <w:rsid w:val="00DF46E5"/>
    <w:rsid w:val="00DF4EB4"/>
    <w:rsid w:val="00DF5AF4"/>
    <w:rsid w:val="00DF6213"/>
    <w:rsid w:val="00DF6BDB"/>
    <w:rsid w:val="00DF7B05"/>
    <w:rsid w:val="00E02E89"/>
    <w:rsid w:val="00E0484F"/>
    <w:rsid w:val="00E053BB"/>
    <w:rsid w:val="00E059A3"/>
    <w:rsid w:val="00E05F75"/>
    <w:rsid w:val="00E06700"/>
    <w:rsid w:val="00E07E53"/>
    <w:rsid w:val="00E10E31"/>
    <w:rsid w:val="00E11AC8"/>
    <w:rsid w:val="00E11B73"/>
    <w:rsid w:val="00E13019"/>
    <w:rsid w:val="00E13901"/>
    <w:rsid w:val="00E15462"/>
    <w:rsid w:val="00E157FC"/>
    <w:rsid w:val="00E16BE0"/>
    <w:rsid w:val="00E17146"/>
    <w:rsid w:val="00E1799F"/>
    <w:rsid w:val="00E17C06"/>
    <w:rsid w:val="00E17F3A"/>
    <w:rsid w:val="00E20046"/>
    <w:rsid w:val="00E21034"/>
    <w:rsid w:val="00E22FE2"/>
    <w:rsid w:val="00E2303E"/>
    <w:rsid w:val="00E24E59"/>
    <w:rsid w:val="00E25DE4"/>
    <w:rsid w:val="00E26815"/>
    <w:rsid w:val="00E278CC"/>
    <w:rsid w:val="00E31242"/>
    <w:rsid w:val="00E31E7E"/>
    <w:rsid w:val="00E330CD"/>
    <w:rsid w:val="00E3377C"/>
    <w:rsid w:val="00E33B8F"/>
    <w:rsid w:val="00E33C47"/>
    <w:rsid w:val="00E33C82"/>
    <w:rsid w:val="00E34664"/>
    <w:rsid w:val="00E34A19"/>
    <w:rsid w:val="00E34C4C"/>
    <w:rsid w:val="00E34CF0"/>
    <w:rsid w:val="00E35EEC"/>
    <w:rsid w:val="00E36CF4"/>
    <w:rsid w:val="00E405B9"/>
    <w:rsid w:val="00E40F2A"/>
    <w:rsid w:val="00E43BA2"/>
    <w:rsid w:val="00E4437E"/>
    <w:rsid w:val="00E5008D"/>
    <w:rsid w:val="00E5247B"/>
    <w:rsid w:val="00E53DFB"/>
    <w:rsid w:val="00E547F6"/>
    <w:rsid w:val="00E54C6D"/>
    <w:rsid w:val="00E55B4F"/>
    <w:rsid w:val="00E560EA"/>
    <w:rsid w:val="00E56C93"/>
    <w:rsid w:val="00E56D43"/>
    <w:rsid w:val="00E56F1A"/>
    <w:rsid w:val="00E6084F"/>
    <w:rsid w:val="00E60B7F"/>
    <w:rsid w:val="00E6121A"/>
    <w:rsid w:val="00E61FD7"/>
    <w:rsid w:val="00E62109"/>
    <w:rsid w:val="00E63E47"/>
    <w:rsid w:val="00E64497"/>
    <w:rsid w:val="00E64AF5"/>
    <w:rsid w:val="00E6784B"/>
    <w:rsid w:val="00E705E3"/>
    <w:rsid w:val="00E7160F"/>
    <w:rsid w:val="00E72773"/>
    <w:rsid w:val="00E73BDE"/>
    <w:rsid w:val="00E80437"/>
    <w:rsid w:val="00E8466B"/>
    <w:rsid w:val="00E84774"/>
    <w:rsid w:val="00E84BB6"/>
    <w:rsid w:val="00E86539"/>
    <w:rsid w:val="00E86CA1"/>
    <w:rsid w:val="00E87386"/>
    <w:rsid w:val="00E8748D"/>
    <w:rsid w:val="00E926E8"/>
    <w:rsid w:val="00E97571"/>
    <w:rsid w:val="00EA0B70"/>
    <w:rsid w:val="00EA14B7"/>
    <w:rsid w:val="00EA3466"/>
    <w:rsid w:val="00EA4428"/>
    <w:rsid w:val="00EA50BC"/>
    <w:rsid w:val="00EA5C0E"/>
    <w:rsid w:val="00EB24A9"/>
    <w:rsid w:val="00EB2F72"/>
    <w:rsid w:val="00EB36A9"/>
    <w:rsid w:val="00EB428A"/>
    <w:rsid w:val="00EB5F70"/>
    <w:rsid w:val="00EB6AB5"/>
    <w:rsid w:val="00EB6D46"/>
    <w:rsid w:val="00EC0723"/>
    <w:rsid w:val="00EC2121"/>
    <w:rsid w:val="00EC47AF"/>
    <w:rsid w:val="00EC5E8F"/>
    <w:rsid w:val="00EC6D1D"/>
    <w:rsid w:val="00ED056D"/>
    <w:rsid w:val="00ED0780"/>
    <w:rsid w:val="00ED21ED"/>
    <w:rsid w:val="00ED4957"/>
    <w:rsid w:val="00ED6474"/>
    <w:rsid w:val="00EE04A1"/>
    <w:rsid w:val="00EE20EA"/>
    <w:rsid w:val="00EE3585"/>
    <w:rsid w:val="00EE552E"/>
    <w:rsid w:val="00EE5C67"/>
    <w:rsid w:val="00EE688F"/>
    <w:rsid w:val="00EE77CA"/>
    <w:rsid w:val="00EF0B86"/>
    <w:rsid w:val="00EF43CF"/>
    <w:rsid w:val="00F011B1"/>
    <w:rsid w:val="00F01A39"/>
    <w:rsid w:val="00F02066"/>
    <w:rsid w:val="00F03479"/>
    <w:rsid w:val="00F0445D"/>
    <w:rsid w:val="00F046E3"/>
    <w:rsid w:val="00F06013"/>
    <w:rsid w:val="00F0689C"/>
    <w:rsid w:val="00F07308"/>
    <w:rsid w:val="00F1175B"/>
    <w:rsid w:val="00F11995"/>
    <w:rsid w:val="00F12E3E"/>
    <w:rsid w:val="00F13406"/>
    <w:rsid w:val="00F1354F"/>
    <w:rsid w:val="00F1445E"/>
    <w:rsid w:val="00F16293"/>
    <w:rsid w:val="00F1754E"/>
    <w:rsid w:val="00F17EB7"/>
    <w:rsid w:val="00F17FA2"/>
    <w:rsid w:val="00F20A26"/>
    <w:rsid w:val="00F21223"/>
    <w:rsid w:val="00F254A9"/>
    <w:rsid w:val="00F25656"/>
    <w:rsid w:val="00F271D0"/>
    <w:rsid w:val="00F32E82"/>
    <w:rsid w:val="00F33DBC"/>
    <w:rsid w:val="00F340F1"/>
    <w:rsid w:val="00F3454C"/>
    <w:rsid w:val="00F36956"/>
    <w:rsid w:val="00F3740C"/>
    <w:rsid w:val="00F37878"/>
    <w:rsid w:val="00F37DCE"/>
    <w:rsid w:val="00F40E65"/>
    <w:rsid w:val="00F41B14"/>
    <w:rsid w:val="00F42279"/>
    <w:rsid w:val="00F4270E"/>
    <w:rsid w:val="00F43307"/>
    <w:rsid w:val="00F43D2D"/>
    <w:rsid w:val="00F44235"/>
    <w:rsid w:val="00F44236"/>
    <w:rsid w:val="00F455AE"/>
    <w:rsid w:val="00F457CE"/>
    <w:rsid w:val="00F461D4"/>
    <w:rsid w:val="00F474A7"/>
    <w:rsid w:val="00F47BD1"/>
    <w:rsid w:val="00F47C72"/>
    <w:rsid w:val="00F50D68"/>
    <w:rsid w:val="00F50EF0"/>
    <w:rsid w:val="00F530D0"/>
    <w:rsid w:val="00F54E74"/>
    <w:rsid w:val="00F5624A"/>
    <w:rsid w:val="00F57672"/>
    <w:rsid w:val="00F60245"/>
    <w:rsid w:val="00F61A66"/>
    <w:rsid w:val="00F63822"/>
    <w:rsid w:val="00F63851"/>
    <w:rsid w:val="00F63A44"/>
    <w:rsid w:val="00F64382"/>
    <w:rsid w:val="00F65BAA"/>
    <w:rsid w:val="00F66C67"/>
    <w:rsid w:val="00F701B0"/>
    <w:rsid w:val="00F7353E"/>
    <w:rsid w:val="00F736C9"/>
    <w:rsid w:val="00F73D56"/>
    <w:rsid w:val="00F73F0E"/>
    <w:rsid w:val="00F74292"/>
    <w:rsid w:val="00F75C77"/>
    <w:rsid w:val="00F77039"/>
    <w:rsid w:val="00F80118"/>
    <w:rsid w:val="00F82FC1"/>
    <w:rsid w:val="00F83539"/>
    <w:rsid w:val="00F83B02"/>
    <w:rsid w:val="00F8523B"/>
    <w:rsid w:val="00F85F13"/>
    <w:rsid w:val="00F86003"/>
    <w:rsid w:val="00F865AC"/>
    <w:rsid w:val="00F868F6"/>
    <w:rsid w:val="00F86A3A"/>
    <w:rsid w:val="00F90636"/>
    <w:rsid w:val="00F90A6F"/>
    <w:rsid w:val="00F90D75"/>
    <w:rsid w:val="00F910EA"/>
    <w:rsid w:val="00F9166F"/>
    <w:rsid w:val="00F925FC"/>
    <w:rsid w:val="00F93F6C"/>
    <w:rsid w:val="00F94996"/>
    <w:rsid w:val="00F94B8F"/>
    <w:rsid w:val="00F975C6"/>
    <w:rsid w:val="00FA0542"/>
    <w:rsid w:val="00FA106D"/>
    <w:rsid w:val="00FA1397"/>
    <w:rsid w:val="00FA1E6C"/>
    <w:rsid w:val="00FA2158"/>
    <w:rsid w:val="00FA3240"/>
    <w:rsid w:val="00FA3B5B"/>
    <w:rsid w:val="00FA540A"/>
    <w:rsid w:val="00FA5715"/>
    <w:rsid w:val="00FA65AF"/>
    <w:rsid w:val="00FA702A"/>
    <w:rsid w:val="00FB0996"/>
    <w:rsid w:val="00FB301A"/>
    <w:rsid w:val="00FB3C2B"/>
    <w:rsid w:val="00FB4A33"/>
    <w:rsid w:val="00FB54C0"/>
    <w:rsid w:val="00FC029D"/>
    <w:rsid w:val="00FC0892"/>
    <w:rsid w:val="00FC4160"/>
    <w:rsid w:val="00FC4207"/>
    <w:rsid w:val="00FC4381"/>
    <w:rsid w:val="00FC570B"/>
    <w:rsid w:val="00FC6659"/>
    <w:rsid w:val="00FC667A"/>
    <w:rsid w:val="00FC6C7E"/>
    <w:rsid w:val="00FC73AB"/>
    <w:rsid w:val="00FC7473"/>
    <w:rsid w:val="00FC7AA6"/>
    <w:rsid w:val="00FD00C5"/>
    <w:rsid w:val="00FD0262"/>
    <w:rsid w:val="00FD12EC"/>
    <w:rsid w:val="00FD21E2"/>
    <w:rsid w:val="00FD2B2F"/>
    <w:rsid w:val="00FD3803"/>
    <w:rsid w:val="00FD5480"/>
    <w:rsid w:val="00FD682F"/>
    <w:rsid w:val="00FD6997"/>
    <w:rsid w:val="00FE062A"/>
    <w:rsid w:val="00FE08FC"/>
    <w:rsid w:val="00FE18C4"/>
    <w:rsid w:val="00FE1C5F"/>
    <w:rsid w:val="00FE23C2"/>
    <w:rsid w:val="00FE251D"/>
    <w:rsid w:val="00FE26D0"/>
    <w:rsid w:val="00FE292A"/>
    <w:rsid w:val="00FE5C36"/>
    <w:rsid w:val="00FE6557"/>
    <w:rsid w:val="00FE6636"/>
    <w:rsid w:val="00FE7706"/>
    <w:rsid w:val="00FF0441"/>
    <w:rsid w:val="00FF0969"/>
    <w:rsid w:val="00FF0F8B"/>
    <w:rsid w:val="00FF1000"/>
    <w:rsid w:val="00FF2DA8"/>
    <w:rsid w:val="00FF4A53"/>
    <w:rsid w:val="00FF4C36"/>
    <w:rsid w:val="00FF5201"/>
    <w:rsid w:val="00FF5265"/>
    <w:rsid w:val="00FF5A23"/>
    <w:rsid w:val="00FF6291"/>
    <w:rsid w:val="00FF65AD"/>
    <w:rsid w:val="00FF6998"/>
    <w:rsid w:val="46B73C90"/>
  </w:rsids>
  <m:mathPr>
    <m:mathFont m:val="Cambria Math"/>
    <m:brkBin m:val="before"/>
    <m:brkBinSub m:val="--"/>
    <m:smallFrac m:val="0"/>
    <m:dispDef/>
    <m:lMargin m:val="0"/>
    <m:rMargin m:val="0"/>
    <m:defJc m:val="centerGroup"/>
    <m:wrapIndent m:val="1440"/>
    <m:intLim m:val="subSup"/>
    <m:naryLim m:val="undOvr"/>
  </m:mathPr>
  <w:themeFontLang w:val="fr-CH"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768D0F"/>
  <w15:docId w15:val="{7BF12E23-9F63-4D42-B8D8-1893A81AB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cadNusx" w:eastAsia="Times New Roman" w:hAnsi="AcadNusx" w:cs="Arial"/>
        <w:bCs/>
        <w:color w:val="000000"/>
        <w:lang w:val="de-CH" w:eastAsia="de-CH"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F23FD"/>
    <w:pPr>
      <w:spacing w:line="300" w:lineRule="atLeast"/>
    </w:pPr>
  </w:style>
  <w:style w:type="paragraph" w:styleId="Heading1">
    <w:name w:val="heading 1"/>
    <w:basedOn w:val="Normal"/>
    <w:next w:val="BodyText"/>
    <w:qFormat/>
    <w:rsid w:val="00F20A26"/>
    <w:pPr>
      <w:keepNext/>
      <w:numPr>
        <w:numId w:val="8"/>
      </w:numPr>
      <w:spacing w:before="360"/>
      <w:outlineLvl w:val="0"/>
    </w:pPr>
    <w:rPr>
      <w:b/>
      <w:kern w:val="24"/>
      <w:sz w:val="24"/>
    </w:rPr>
  </w:style>
  <w:style w:type="paragraph" w:styleId="Heading2">
    <w:name w:val="heading 2"/>
    <w:basedOn w:val="Heading1"/>
    <w:next w:val="BodyText"/>
    <w:link w:val="Heading2Char"/>
    <w:qFormat/>
    <w:rsid w:val="00F20A26"/>
    <w:pPr>
      <w:numPr>
        <w:ilvl w:val="1"/>
      </w:numPr>
      <w:spacing w:before="240"/>
      <w:outlineLvl w:val="1"/>
    </w:pPr>
    <w:rPr>
      <w:kern w:val="22"/>
      <w:sz w:val="22"/>
    </w:rPr>
  </w:style>
  <w:style w:type="paragraph" w:styleId="Heading3">
    <w:name w:val="heading 3"/>
    <w:basedOn w:val="Heading1"/>
    <w:next w:val="BodyText"/>
    <w:qFormat/>
    <w:rsid w:val="00F20A26"/>
    <w:pPr>
      <w:numPr>
        <w:ilvl w:val="2"/>
      </w:numPr>
      <w:tabs>
        <w:tab w:val="clear" w:pos="680"/>
        <w:tab w:val="num" w:pos="851"/>
      </w:tabs>
      <w:spacing w:before="240"/>
      <w:outlineLvl w:val="2"/>
    </w:pPr>
    <w:rPr>
      <w:kern w:val="22"/>
      <w:sz w:val="22"/>
    </w:rPr>
  </w:style>
  <w:style w:type="paragraph" w:styleId="Heading4">
    <w:name w:val="heading 4"/>
    <w:basedOn w:val="Normal"/>
    <w:next w:val="Normal"/>
    <w:link w:val="Heading4Char"/>
    <w:uiPriority w:val="9"/>
    <w:semiHidden/>
    <w:unhideWhenUsed/>
    <w:qFormat/>
    <w:rsid w:val="00D57632"/>
    <w:pPr>
      <w:keepNext/>
      <w:keepLines/>
      <w:numPr>
        <w:ilvl w:val="3"/>
        <w:numId w:val="8"/>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BB14B7"/>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FE6557"/>
    <w:pPr>
      <w:spacing w:before="180" w:after="60" w:line="240" w:lineRule="auto"/>
      <w:ind w:left="851"/>
      <w:jc w:val="both"/>
    </w:pPr>
  </w:style>
  <w:style w:type="paragraph" w:styleId="ListBullet">
    <w:name w:val="List Bullet"/>
    <w:basedOn w:val="Normal"/>
    <w:link w:val="ListBulletChar"/>
    <w:qFormat/>
    <w:rsid w:val="00A6509D"/>
    <w:pPr>
      <w:numPr>
        <w:numId w:val="4"/>
      </w:numPr>
      <w:spacing w:before="180" w:after="60" w:line="240" w:lineRule="auto"/>
      <w:ind w:left="1135" w:hanging="284"/>
    </w:pPr>
  </w:style>
  <w:style w:type="paragraph" w:customStyle="1" w:styleId="Aufzhlungszeichen1">
    <w:name w:val="Aufzählungszeichen 1"/>
    <w:basedOn w:val="Normal"/>
    <w:rsid w:val="00DE626D"/>
    <w:pPr>
      <w:numPr>
        <w:numId w:val="5"/>
      </w:numPr>
      <w:spacing w:before="60"/>
    </w:pPr>
  </w:style>
  <w:style w:type="paragraph" w:customStyle="1" w:styleId="Ansprechperson">
    <w:name w:val="Ansprechperson"/>
    <w:basedOn w:val="Normal"/>
    <w:rsid w:val="00B60AD2"/>
    <w:pPr>
      <w:shd w:val="solid" w:color="FFFFFF" w:fill="FFFFFF"/>
      <w:spacing w:before="20" w:after="20" w:line="240" w:lineRule="exact"/>
    </w:pPr>
    <w:rPr>
      <w:rFonts w:ascii="Arial Narrow" w:hAnsi="Arial Narrow"/>
      <w:kern w:val="19"/>
    </w:rPr>
  </w:style>
  <w:style w:type="paragraph" w:customStyle="1" w:styleId="Abbildung">
    <w:name w:val="Abbildung"/>
    <w:basedOn w:val="Normal"/>
    <w:rsid w:val="00E87386"/>
    <w:pPr>
      <w:numPr>
        <w:numId w:val="9"/>
      </w:numPr>
      <w:spacing w:before="240"/>
    </w:pPr>
    <w:rPr>
      <w:kern w:val="20"/>
    </w:rPr>
  </w:style>
  <w:style w:type="paragraph" w:customStyle="1" w:styleId="Textkrper-Einzug1">
    <w:name w:val="Textkörper-Einzug 1"/>
    <w:basedOn w:val="BodyText"/>
    <w:rsid w:val="00DE626D"/>
    <w:pPr>
      <w:ind w:left="567"/>
    </w:pPr>
  </w:style>
  <w:style w:type="paragraph" w:styleId="Header">
    <w:name w:val="header"/>
    <w:basedOn w:val="Normal"/>
    <w:rsid w:val="00B60AD2"/>
    <w:pPr>
      <w:spacing w:line="240" w:lineRule="exact"/>
    </w:pPr>
    <w:rPr>
      <w:kern w:val="18"/>
      <w:sz w:val="18"/>
    </w:rPr>
  </w:style>
  <w:style w:type="paragraph" w:styleId="Footer">
    <w:name w:val="footer"/>
    <w:basedOn w:val="Normal"/>
    <w:link w:val="FooterChar"/>
    <w:uiPriority w:val="99"/>
    <w:rsid w:val="00B60AD2"/>
    <w:pPr>
      <w:tabs>
        <w:tab w:val="left" w:pos="0"/>
        <w:tab w:val="right" w:pos="8675"/>
      </w:tabs>
      <w:spacing w:line="240" w:lineRule="exact"/>
      <w:ind w:left="-709"/>
    </w:pPr>
    <w:rPr>
      <w:noProof/>
      <w:kern w:val="18"/>
      <w:sz w:val="18"/>
    </w:rPr>
  </w:style>
  <w:style w:type="paragraph" w:customStyle="1" w:styleId="TabAufzhlungszeichen">
    <w:name w:val="Tab_Aufzählungszeichen"/>
    <w:basedOn w:val="Normal"/>
    <w:rsid w:val="00DE626D"/>
    <w:pPr>
      <w:numPr>
        <w:numId w:val="7"/>
      </w:numPr>
      <w:spacing w:line="260" w:lineRule="exact"/>
    </w:pPr>
    <w:rPr>
      <w:sz w:val="18"/>
    </w:rPr>
  </w:style>
  <w:style w:type="paragraph" w:customStyle="1" w:styleId="Pfad">
    <w:name w:val="Pfad"/>
    <w:basedOn w:val="Normal"/>
    <w:rsid w:val="00B60AD2"/>
    <w:pPr>
      <w:spacing w:line="240" w:lineRule="auto"/>
    </w:pPr>
    <w:rPr>
      <w:noProof/>
      <w:sz w:val="10"/>
    </w:rPr>
  </w:style>
  <w:style w:type="paragraph" w:customStyle="1" w:styleId="Feldbezeichnung">
    <w:name w:val="Feldbezeichnung"/>
    <w:basedOn w:val="Normal"/>
    <w:rsid w:val="009A016B"/>
    <w:pPr>
      <w:framePr w:w="7371" w:h="3005" w:hRule="exact" w:wrap="notBeside" w:vAnchor="page" w:hAnchor="text" w:x="1" w:y="7485" w:anchorLock="1"/>
      <w:shd w:val="solid" w:color="FFFFFF" w:fill="FFFFFF"/>
      <w:spacing w:after="60" w:line="200" w:lineRule="exact"/>
    </w:pPr>
    <w:rPr>
      <w:rFonts w:ascii="Arial Narrow" w:hAnsi="Arial Narrow"/>
      <w:kern w:val="16"/>
      <w:sz w:val="16"/>
    </w:rPr>
  </w:style>
  <w:style w:type="paragraph" w:customStyle="1" w:styleId="AdresseAuftraggeber">
    <w:name w:val="Adresse Auftraggeber"/>
    <w:basedOn w:val="Normal"/>
    <w:rsid w:val="00B60AD2"/>
    <w:pPr>
      <w:framePr w:w="4536" w:h="1701" w:hRule="exact" w:wrap="notBeside" w:vAnchor="page" w:hAnchor="page" w:x="3318" w:y="2609" w:anchorLock="1"/>
      <w:shd w:val="solid" w:color="FFFFFF" w:fill="FFFFFF"/>
      <w:spacing w:line="240" w:lineRule="exact"/>
    </w:pPr>
    <w:rPr>
      <w:rFonts w:ascii="Arial Narrow" w:hAnsi="Arial Narrow"/>
      <w:b/>
      <w:kern w:val="19"/>
    </w:rPr>
  </w:style>
  <w:style w:type="paragraph" w:customStyle="1" w:styleId="TextAuftragsbezeichnung">
    <w:name w:val="Text Auftragsbezeichnung"/>
    <w:basedOn w:val="Normal"/>
    <w:rsid w:val="00B60AD2"/>
    <w:pPr>
      <w:framePr w:w="7371" w:h="1304" w:hRule="exact" w:wrap="notBeside" w:vAnchor="page" w:hAnchor="page" w:x="3318" w:y="4424" w:anchorLock="1"/>
      <w:shd w:val="solid" w:color="FFFFFF" w:fill="FFFFFF"/>
      <w:spacing w:line="320" w:lineRule="exact"/>
    </w:pPr>
    <w:rPr>
      <w:kern w:val="24"/>
      <w:sz w:val="24"/>
    </w:rPr>
  </w:style>
  <w:style w:type="paragraph" w:customStyle="1" w:styleId="TextBerichttitel">
    <w:name w:val="Text Berichttitel"/>
    <w:basedOn w:val="Normal"/>
    <w:rsid w:val="00B60AD2"/>
    <w:pPr>
      <w:framePr w:w="7371" w:h="1191" w:hRule="exact" w:wrap="notBeside" w:vAnchor="page" w:hAnchor="page" w:x="3318" w:y="6011" w:anchorLock="1"/>
      <w:shd w:val="solid" w:color="FFFFFF" w:fill="FFFFFF"/>
      <w:spacing w:line="440" w:lineRule="exact"/>
    </w:pPr>
    <w:rPr>
      <w:kern w:val="40"/>
      <w:sz w:val="40"/>
    </w:rPr>
  </w:style>
  <w:style w:type="paragraph" w:customStyle="1" w:styleId="TextVerfasser">
    <w:name w:val="Text Verfasser"/>
    <w:basedOn w:val="Normal"/>
    <w:rsid w:val="00B60AD2"/>
    <w:pPr>
      <w:framePr w:w="2552" w:h="1985" w:hRule="exact" w:wrap="notBeside" w:vAnchor="page" w:hAnchor="page" w:x="3318" w:y="13212" w:anchorLock="1"/>
      <w:shd w:val="solid" w:color="FFFFFF" w:fill="FFFFFF"/>
      <w:spacing w:line="240" w:lineRule="exact"/>
    </w:pPr>
    <w:rPr>
      <w:rFonts w:ascii="Arial Narrow" w:hAnsi="Arial Narrow"/>
      <w:b/>
      <w:kern w:val="19"/>
    </w:rPr>
  </w:style>
  <w:style w:type="paragraph" w:customStyle="1" w:styleId="AdresseGruner">
    <w:name w:val="Adresse Gruner"/>
    <w:basedOn w:val="Normal"/>
    <w:rsid w:val="009A016B"/>
    <w:pPr>
      <w:framePr w:w="4253" w:h="1985" w:hRule="exact" w:hSpace="142" w:wrap="notBeside" w:vAnchor="page" w:hAnchor="page" w:x="6522" w:y="13212" w:anchorLock="1"/>
      <w:shd w:val="solid" w:color="FFFFFF" w:fill="FFFFFF"/>
      <w:spacing w:line="240" w:lineRule="exact"/>
    </w:pPr>
    <w:rPr>
      <w:rFonts w:ascii="Arial Narrow" w:hAnsi="Arial Narrow"/>
      <w:kern w:val="19"/>
    </w:rPr>
  </w:style>
  <w:style w:type="paragraph" w:styleId="Date">
    <w:name w:val="Date"/>
    <w:basedOn w:val="Normal"/>
    <w:rsid w:val="00B60AD2"/>
    <w:pPr>
      <w:framePr w:w="4253" w:h="567" w:hRule="exact" w:wrap="notBeside" w:vAnchor="page" w:hAnchor="page" w:x="6522" w:y="15594" w:anchorLock="1"/>
      <w:shd w:val="solid" w:color="FFFFFF" w:fill="FFFFFF"/>
      <w:spacing w:line="240" w:lineRule="exact"/>
    </w:pPr>
    <w:rPr>
      <w:rFonts w:ascii="Arial Narrow" w:hAnsi="Arial Narrow"/>
      <w:noProof/>
      <w:kern w:val="19"/>
    </w:rPr>
  </w:style>
  <w:style w:type="paragraph" w:styleId="Title">
    <w:name w:val="Title"/>
    <w:basedOn w:val="Normal"/>
    <w:next w:val="BodyText"/>
    <w:link w:val="TitleChar"/>
    <w:rsid w:val="00DE626D"/>
    <w:pPr>
      <w:keepNext/>
      <w:spacing w:before="240"/>
    </w:pPr>
    <w:rPr>
      <w:b/>
      <w:kern w:val="24"/>
      <w:sz w:val="24"/>
    </w:rPr>
  </w:style>
  <w:style w:type="paragraph" w:styleId="TOC1">
    <w:name w:val="toc 1"/>
    <w:basedOn w:val="Normal"/>
    <w:autoRedefine/>
    <w:uiPriority w:val="39"/>
    <w:rsid w:val="00F701B0"/>
    <w:pPr>
      <w:tabs>
        <w:tab w:val="left" w:pos="567"/>
        <w:tab w:val="right" w:pos="8590"/>
      </w:tabs>
      <w:spacing w:before="120"/>
      <w:ind w:left="567" w:hanging="567"/>
    </w:pPr>
    <w:rPr>
      <w:b/>
      <w:noProof/>
    </w:rPr>
  </w:style>
  <w:style w:type="paragraph" w:styleId="TOC2">
    <w:name w:val="toc 2"/>
    <w:basedOn w:val="TOC1"/>
    <w:autoRedefine/>
    <w:uiPriority w:val="39"/>
    <w:rsid w:val="00DA7F2C"/>
    <w:pPr>
      <w:spacing w:before="0"/>
    </w:pPr>
    <w:rPr>
      <w:b w:val="0"/>
    </w:rPr>
  </w:style>
  <w:style w:type="paragraph" w:styleId="TOC3">
    <w:name w:val="toc 3"/>
    <w:basedOn w:val="TOC2"/>
    <w:autoRedefine/>
    <w:uiPriority w:val="39"/>
    <w:rsid w:val="00DA7F2C"/>
  </w:style>
  <w:style w:type="paragraph" w:styleId="Subtitle">
    <w:name w:val="Subtitle"/>
    <w:basedOn w:val="BodyText"/>
    <w:next w:val="BodyText"/>
    <w:qFormat/>
    <w:rsid w:val="00F20A26"/>
    <w:pPr>
      <w:keepNext/>
      <w:spacing w:before="240"/>
    </w:pPr>
    <w:rPr>
      <w:b/>
    </w:rPr>
  </w:style>
  <w:style w:type="paragraph" w:customStyle="1" w:styleId="AnhangAufzhlung">
    <w:name w:val="Anhang Aufzählung"/>
    <w:basedOn w:val="Normal"/>
    <w:rsid w:val="00DA7F2C"/>
    <w:pPr>
      <w:numPr>
        <w:numId w:val="2"/>
      </w:numPr>
    </w:pPr>
  </w:style>
  <w:style w:type="paragraph" w:customStyle="1" w:styleId="BeilageAufzhlung">
    <w:name w:val="Beilage Aufzählung"/>
    <w:basedOn w:val="Normal"/>
    <w:rsid w:val="00DA7F2C"/>
    <w:pPr>
      <w:numPr>
        <w:numId w:val="3"/>
      </w:numPr>
    </w:pPr>
  </w:style>
  <w:style w:type="paragraph" w:customStyle="1" w:styleId="Firma">
    <w:name w:val="Firma"/>
    <w:basedOn w:val="Normal"/>
    <w:next w:val="Signature"/>
    <w:rsid w:val="00B726FB"/>
    <w:pPr>
      <w:keepNext/>
      <w:spacing w:before="240"/>
    </w:pPr>
  </w:style>
  <w:style w:type="paragraph" w:styleId="Signature">
    <w:name w:val="Signature"/>
    <w:basedOn w:val="Normal"/>
    <w:rsid w:val="006174A6"/>
    <w:pPr>
      <w:tabs>
        <w:tab w:val="left" w:pos="3119"/>
      </w:tabs>
      <w:spacing w:before="600" w:line="240" w:lineRule="auto"/>
    </w:pPr>
  </w:style>
  <w:style w:type="paragraph" w:customStyle="1" w:styleId="Bild">
    <w:name w:val="Bild"/>
    <w:basedOn w:val="Normal"/>
    <w:rsid w:val="00B60AD2"/>
    <w:pPr>
      <w:framePr w:w="7371" w:h="5103" w:hRule="exact" w:wrap="notBeside" w:vAnchor="page" w:hAnchor="page" w:x="3318" w:y="7372" w:anchorLock="1"/>
      <w:shd w:val="solid" w:color="FFFFFF" w:fill="FFFFFF"/>
      <w:spacing w:line="240" w:lineRule="auto"/>
    </w:pPr>
  </w:style>
  <w:style w:type="paragraph" w:customStyle="1" w:styleId="R-Nr">
    <w:name w:val="R-Nr."/>
    <w:basedOn w:val="Normal"/>
    <w:rsid w:val="00B60AD2"/>
    <w:pPr>
      <w:framePr w:w="2552" w:h="567" w:hRule="exact" w:wrap="notBeside" w:vAnchor="page" w:hAnchor="page" w:x="3318" w:y="15594" w:anchorLock="1"/>
      <w:spacing w:line="240" w:lineRule="exact"/>
    </w:pPr>
    <w:rPr>
      <w:rFonts w:ascii="Arial Narrow" w:hAnsi="Arial Narrow"/>
    </w:rPr>
  </w:style>
  <w:style w:type="paragraph" w:styleId="TableofFigures">
    <w:name w:val="table of figures"/>
    <w:basedOn w:val="Normal"/>
    <w:uiPriority w:val="99"/>
    <w:rsid w:val="00E87386"/>
    <w:pPr>
      <w:keepNext/>
      <w:tabs>
        <w:tab w:val="left" w:pos="1200"/>
        <w:tab w:val="right" w:pos="8675"/>
      </w:tabs>
      <w:spacing w:before="60"/>
    </w:pPr>
    <w:rPr>
      <w:kern w:val="20"/>
    </w:rPr>
  </w:style>
  <w:style w:type="paragraph" w:styleId="NoteHeading">
    <w:name w:val="Note Heading"/>
    <w:basedOn w:val="Normal"/>
    <w:next w:val="FootnoteText"/>
    <w:rsid w:val="00B60AD2"/>
    <w:pPr>
      <w:keepNext/>
      <w:spacing w:line="240" w:lineRule="exact"/>
    </w:pPr>
    <w:rPr>
      <w:b/>
      <w:kern w:val="18"/>
      <w:sz w:val="18"/>
    </w:rPr>
  </w:style>
  <w:style w:type="paragraph" w:styleId="FootnoteText">
    <w:name w:val="footnote text"/>
    <w:basedOn w:val="Normal"/>
    <w:semiHidden/>
    <w:rsid w:val="00B60AD2"/>
    <w:pPr>
      <w:tabs>
        <w:tab w:val="left" w:pos="284"/>
      </w:tabs>
      <w:spacing w:line="240" w:lineRule="exact"/>
      <w:ind w:left="284" w:hanging="284"/>
    </w:pPr>
    <w:rPr>
      <w:kern w:val="18"/>
      <w:sz w:val="18"/>
    </w:rPr>
  </w:style>
  <w:style w:type="character" w:styleId="FootnoteReference">
    <w:name w:val="footnote reference"/>
    <w:semiHidden/>
    <w:rsid w:val="00B60AD2"/>
    <w:rPr>
      <w:rFonts w:ascii="Arial" w:hAnsi="Arial"/>
      <w:sz w:val="18"/>
      <w:vertAlign w:val="superscript"/>
    </w:rPr>
  </w:style>
  <w:style w:type="paragraph" w:customStyle="1" w:styleId="TabTextkrper">
    <w:name w:val="Tab_Textkörper"/>
    <w:basedOn w:val="Normal"/>
    <w:rsid w:val="00DE626D"/>
    <w:pPr>
      <w:spacing w:line="260" w:lineRule="exact"/>
    </w:pPr>
    <w:rPr>
      <w:sz w:val="18"/>
    </w:rPr>
  </w:style>
  <w:style w:type="paragraph" w:customStyle="1" w:styleId="TabTitel">
    <w:name w:val="Tab_Titel"/>
    <w:basedOn w:val="Normal"/>
    <w:rsid w:val="00DE626D"/>
    <w:pPr>
      <w:spacing w:line="260" w:lineRule="exact"/>
    </w:pPr>
    <w:rPr>
      <w:b/>
      <w:sz w:val="18"/>
    </w:rPr>
  </w:style>
  <w:style w:type="paragraph" w:customStyle="1" w:styleId="Textkrper-Einzug">
    <w:name w:val="Textkörper-Einzug"/>
    <w:basedOn w:val="BodyText"/>
    <w:rsid w:val="00DE626D"/>
    <w:pPr>
      <w:ind w:left="284"/>
    </w:pPr>
  </w:style>
  <w:style w:type="paragraph" w:styleId="ListBullet2">
    <w:name w:val="List Bullet 2"/>
    <w:basedOn w:val="Normal"/>
    <w:rsid w:val="008C472D"/>
    <w:pPr>
      <w:numPr>
        <w:numId w:val="6"/>
      </w:numPr>
      <w:tabs>
        <w:tab w:val="left" w:pos="851"/>
      </w:tabs>
      <w:spacing w:before="60"/>
      <w:ind w:left="851" w:hanging="284"/>
    </w:pPr>
  </w:style>
  <w:style w:type="paragraph" w:styleId="BodyTextIndent2">
    <w:name w:val="Body Text Indent 2"/>
    <w:basedOn w:val="BodyText"/>
    <w:link w:val="BodyTextIndent2Char"/>
    <w:rsid w:val="00DE626D"/>
  </w:style>
  <w:style w:type="character" w:customStyle="1" w:styleId="BodyTextIndent2Char">
    <w:name w:val="Body Text Indent 2 Char"/>
    <w:link w:val="BodyTextIndent2"/>
    <w:rsid w:val="00DE626D"/>
  </w:style>
  <w:style w:type="paragraph" w:customStyle="1" w:styleId="Funktion">
    <w:name w:val="Funktion"/>
    <w:basedOn w:val="Normal"/>
    <w:rsid w:val="006174A6"/>
    <w:pPr>
      <w:tabs>
        <w:tab w:val="left" w:pos="3119"/>
      </w:tabs>
    </w:pPr>
    <w:rPr>
      <w:sz w:val="16"/>
    </w:rPr>
  </w:style>
  <w:style w:type="paragraph" w:customStyle="1" w:styleId="Tabelle">
    <w:name w:val="Tabelle"/>
    <w:basedOn w:val="Normal"/>
    <w:rsid w:val="00E87386"/>
    <w:pPr>
      <w:numPr>
        <w:numId w:val="10"/>
      </w:numPr>
      <w:spacing w:before="240"/>
    </w:pPr>
    <w:rPr>
      <w:bCs w:val="0"/>
      <w:kern w:val="20"/>
    </w:rPr>
  </w:style>
  <w:style w:type="character" w:customStyle="1" w:styleId="TitleChar">
    <w:name w:val="Title Char"/>
    <w:link w:val="Title"/>
    <w:rsid w:val="004118C4"/>
    <w:rPr>
      <w:b/>
      <w:kern w:val="24"/>
      <w:sz w:val="24"/>
    </w:rPr>
  </w:style>
  <w:style w:type="character" w:styleId="Hyperlink">
    <w:name w:val="Hyperlink"/>
    <w:uiPriority w:val="99"/>
    <w:rsid w:val="004118C4"/>
    <w:rPr>
      <w:color w:val="0000FF"/>
      <w:u w:val="single"/>
    </w:rPr>
  </w:style>
  <w:style w:type="character" w:styleId="PlaceholderText">
    <w:name w:val="Placeholder Text"/>
    <w:basedOn w:val="DefaultParagraphFont"/>
    <w:uiPriority w:val="99"/>
    <w:semiHidden/>
    <w:rsid w:val="00D67CB5"/>
    <w:rPr>
      <w:color w:val="808080"/>
    </w:rPr>
  </w:style>
  <w:style w:type="paragraph" w:styleId="BalloonText">
    <w:name w:val="Balloon Text"/>
    <w:basedOn w:val="Normal"/>
    <w:link w:val="BalloonTextChar"/>
    <w:uiPriority w:val="99"/>
    <w:semiHidden/>
    <w:unhideWhenUsed/>
    <w:rsid w:val="00D67CB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7CB5"/>
    <w:rPr>
      <w:rFonts w:ascii="Tahoma" w:hAnsi="Tahoma" w:cs="Tahoma"/>
      <w:sz w:val="16"/>
      <w:szCs w:val="16"/>
    </w:rPr>
  </w:style>
  <w:style w:type="paragraph" w:customStyle="1" w:styleId="Listenumro">
    <w:name w:val="Liste à numéro"/>
    <w:basedOn w:val="ListNumber"/>
    <w:next w:val="BodyText"/>
    <w:link w:val="ListenumroCar"/>
    <w:qFormat/>
    <w:rsid w:val="00F20A26"/>
    <w:pPr>
      <w:numPr>
        <w:numId w:val="11"/>
      </w:numPr>
      <w:tabs>
        <w:tab w:val="left" w:pos="1134"/>
      </w:tabs>
      <w:spacing w:before="180" w:after="60" w:line="240" w:lineRule="auto"/>
      <w:ind w:left="851" w:firstLine="0"/>
      <w:jc w:val="both"/>
    </w:pPr>
  </w:style>
  <w:style w:type="paragraph" w:styleId="Caption">
    <w:name w:val="caption"/>
    <w:basedOn w:val="Normal"/>
    <w:next w:val="BodyText"/>
    <w:link w:val="CaptionChar"/>
    <w:uiPriority w:val="35"/>
    <w:unhideWhenUsed/>
    <w:qFormat/>
    <w:rsid w:val="00F20A26"/>
    <w:pPr>
      <w:spacing w:before="180" w:after="60" w:line="240" w:lineRule="auto"/>
      <w:ind w:left="851"/>
    </w:pPr>
    <w:rPr>
      <w:bCs w:val="0"/>
    </w:rPr>
  </w:style>
  <w:style w:type="character" w:customStyle="1" w:styleId="ListBulletChar">
    <w:name w:val="List Bullet Char"/>
    <w:basedOn w:val="DefaultParagraphFont"/>
    <w:link w:val="ListBullet"/>
    <w:rsid w:val="00A6509D"/>
    <w:rPr>
      <w:lang w:val="en-US"/>
    </w:rPr>
  </w:style>
  <w:style w:type="character" w:customStyle="1" w:styleId="ListenumroCar">
    <w:name w:val="Liste à numéro Car"/>
    <w:basedOn w:val="ListBulletChar"/>
    <w:link w:val="Listenumro"/>
    <w:rsid w:val="00F20A26"/>
    <w:rPr>
      <w:lang w:val="en-US"/>
    </w:rPr>
  </w:style>
  <w:style w:type="paragraph" w:customStyle="1" w:styleId="Lgendenew">
    <w:name w:val="Légende new"/>
    <w:basedOn w:val="Caption"/>
    <w:link w:val="LgendenewCar"/>
    <w:rsid w:val="004900C6"/>
  </w:style>
  <w:style w:type="character" w:customStyle="1" w:styleId="CaptionChar">
    <w:name w:val="Caption Char"/>
    <w:basedOn w:val="DefaultParagraphFont"/>
    <w:link w:val="Caption"/>
    <w:uiPriority w:val="35"/>
    <w:rsid w:val="00F20A26"/>
    <w:rPr>
      <w:bCs w:val="0"/>
      <w:lang w:val="en-US"/>
    </w:rPr>
  </w:style>
  <w:style w:type="character" w:customStyle="1" w:styleId="LgendenewCar">
    <w:name w:val="Légende new Car"/>
    <w:basedOn w:val="CaptionChar"/>
    <w:link w:val="Lgendenew"/>
    <w:rsid w:val="004900C6"/>
    <w:rPr>
      <w:bCs w:val="0"/>
      <w:lang w:val="en-US"/>
    </w:rPr>
  </w:style>
  <w:style w:type="paragraph" w:customStyle="1" w:styleId="ESSAI">
    <w:name w:val="ESSAI"/>
    <w:basedOn w:val="Normal"/>
    <w:rsid w:val="006D4FF1"/>
    <w:pPr>
      <w:spacing w:line="360" w:lineRule="auto"/>
    </w:pPr>
    <w:rPr>
      <w:noProof/>
      <w:lang w:val="fr-CH" w:eastAsia="fr-CH"/>
    </w:rPr>
  </w:style>
  <w:style w:type="paragraph" w:styleId="ListNumber">
    <w:name w:val="List Number"/>
    <w:basedOn w:val="Normal"/>
    <w:uiPriority w:val="99"/>
    <w:semiHidden/>
    <w:unhideWhenUsed/>
    <w:rsid w:val="008145E6"/>
    <w:pPr>
      <w:numPr>
        <w:numId w:val="1"/>
      </w:numPr>
      <w:contextualSpacing/>
    </w:pPr>
  </w:style>
  <w:style w:type="table" w:styleId="TableGrid">
    <w:name w:val="Table Grid"/>
    <w:basedOn w:val="TableNormal"/>
    <w:uiPriority w:val="59"/>
    <w:rsid w:val="00FE6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6A7BB2"/>
    <w:pPr>
      <w:widowControl w:val="0"/>
      <w:spacing w:line="240" w:lineRule="auto"/>
    </w:pPr>
    <w:rPr>
      <w:rFonts w:ascii="Calibri" w:eastAsia="Calibri" w:hAnsi="Calibri"/>
      <w:sz w:val="22"/>
      <w:szCs w:val="22"/>
      <w:lang w:eastAsia="en-US"/>
    </w:rPr>
  </w:style>
  <w:style w:type="paragraph" w:styleId="ListParagraph">
    <w:name w:val="List Paragraph"/>
    <w:basedOn w:val="Normal"/>
    <w:link w:val="ListParagraphChar"/>
    <w:uiPriority w:val="34"/>
    <w:qFormat/>
    <w:rsid w:val="003C3B63"/>
    <w:pPr>
      <w:ind w:left="720"/>
      <w:contextualSpacing/>
    </w:pPr>
  </w:style>
  <w:style w:type="paragraph" w:styleId="BodyTextIndent">
    <w:name w:val="Body Text Indent"/>
    <w:basedOn w:val="Normal"/>
    <w:link w:val="BodyTextIndentChar"/>
    <w:uiPriority w:val="99"/>
    <w:semiHidden/>
    <w:unhideWhenUsed/>
    <w:rsid w:val="00523248"/>
    <w:pPr>
      <w:spacing w:after="120"/>
      <w:ind w:left="360"/>
    </w:pPr>
  </w:style>
  <w:style w:type="character" w:customStyle="1" w:styleId="BodyTextIndentChar">
    <w:name w:val="Body Text Indent Char"/>
    <w:basedOn w:val="DefaultParagraphFont"/>
    <w:link w:val="BodyTextIndent"/>
    <w:uiPriority w:val="99"/>
    <w:semiHidden/>
    <w:rsid w:val="00523248"/>
    <w:rPr>
      <w:lang w:val="en-US"/>
    </w:rPr>
  </w:style>
  <w:style w:type="character" w:styleId="UnresolvedMention">
    <w:name w:val="Unresolved Mention"/>
    <w:basedOn w:val="DefaultParagraphFont"/>
    <w:uiPriority w:val="99"/>
    <w:semiHidden/>
    <w:unhideWhenUsed/>
    <w:rsid w:val="00253459"/>
    <w:rPr>
      <w:color w:val="605E5C"/>
      <w:shd w:val="clear" w:color="auto" w:fill="E1DFDD"/>
    </w:rPr>
  </w:style>
  <w:style w:type="character" w:customStyle="1" w:styleId="BodyTextChar">
    <w:name w:val="Body Text Char"/>
    <w:basedOn w:val="DefaultParagraphFont"/>
    <w:link w:val="BodyText"/>
    <w:rsid w:val="000412F3"/>
    <w:rPr>
      <w:lang w:val="en-US"/>
    </w:rPr>
  </w:style>
  <w:style w:type="paragraph" w:customStyle="1" w:styleId="copyright">
    <w:name w:val="copyright"/>
    <w:basedOn w:val="Normal"/>
    <w:rsid w:val="002939C8"/>
    <w:pPr>
      <w:spacing w:line="240" w:lineRule="auto"/>
      <w:jc w:val="both"/>
    </w:pPr>
    <w:rPr>
      <w:rFonts w:eastAsia="Batang"/>
      <w:sz w:val="16"/>
    </w:rPr>
  </w:style>
  <w:style w:type="character" w:styleId="CommentReference">
    <w:name w:val="annotation reference"/>
    <w:basedOn w:val="DefaultParagraphFont"/>
    <w:uiPriority w:val="99"/>
    <w:unhideWhenUsed/>
    <w:rsid w:val="00FC6659"/>
    <w:rPr>
      <w:sz w:val="16"/>
      <w:szCs w:val="16"/>
    </w:rPr>
  </w:style>
  <w:style w:type="paragraph" w:styleId="CommentText">
    <w:name w:val="annotation text"/>
    <w:basedOn w:val="Normal"/>
    <w:link w:val="CommentTextChar"/>
    <w:uiPriority w:val="99"/>
    <w:unhideWhenUsed/>
    <w:rsid w:val="00FC6659"/>
    <w:pPr>
      <w:spacing w:line="240" w:lineRule="auto"/>
    </w:pPr>
  </w:style>
  <w:style w:type="character" w:customStyle="1" w:styleId="CommentTextChar">
    <w:name w:val="Comment Text Char"/>
    <w:basedOn w:val="DefaultParagraphFont"/>
    <w:link w:val="CommentText"/>
    <w:uiPriority w:val="99"/>
    <w:rsid w:val="00FC6659"/>
    <w:rPr>
      <w:lang w:val="en-US"/>
    </w:rPr>
  </w:style>
  <w:style w:type="paragraph" w:styleId="CommentSubject">
    <w:name w:val="annotation subject"/>
    <w:basedOn w:val="CommentText"/>
    <w:next w:val="CommentText"/>
    <w:link w:val="CommentSubjectChar"/>
    <w:uiPriority w:val="99"/>
    <w:semiHidden/>
    <w:unhideWhenUsed/>
    <w:rsid w:val="00FC6659"/>
    <w:rPr>
      <w:b/>
      <w:bCs w:val="0"/>
    </w:rPr>
  </w:style>
  <w:style w:type="character" w:customStyle="1" w:styleId="CommentSubjectChar">
    <w:name w:val="Comment Subject Char"/>
    <w:basedOn w:val="CommentTextChar"/>
    <w:link w:val="CommentSubject"/>
    <w:uiPriority w:val="99"/>
    <w:semiHidden/>
    <w:rsid w:val="00FC6659"/>
    <w:rPr>
      <w:b/>
      <w:bCs w:val="0"/>
      <w:lang w:val="en-US"/>
    </w:rPr>
  </w:style>
  <w:style w:type="character" w:styleId="Mention">
    <w:name w:val="Mention"/>
    <w:basedOn w:val="DefaultParagraphFont"/>
    <w:uiPriority w:val="99"/>
    <w:unhideWhenUsed/>
    <w:rsid w:val="00FC6659"/>
    <w:rPr>
      <w:color w:val="2B579A"/>
      <w:shd w:val="clear" w:color="auto" w:fill="E1DFDD"/>
    </w:rPr>
  </w:style>
  <w:style w:type="paragraph" w:styleId="Revision">
    <w:name w:val="Revision"/>
    <w:hidden/>
    <w:uiPriority w:val="99"/>
    <w:semiHidden/>
    <w:rsid w:val="00126732"/>
    <w:rPr>
      <w:lang w:val="en-US"/>
    </w:rPr>
  </w:style>
  <w:style w:type="character" w:customStyle="1" w:styleId="Heading2Char">
    <w:name w:val="Heading 2 Char"/>
    <w:basedOn w:val="DefaultParagraphFont"/>
    <w:link w:val="Heading2"/>
    <w:rsid w:val="000B3195"/>
    <w:rPr>
      <w:b/>
      <w:kern w:val="22"/>
      <w:sz w:val="22"/>
      <w:lang w:val="en-US"/>
    </w:rPr>
  </w:style>
  <w:style w:type="character" w:customStyle="1" w:styleId="ListParagraphChar">
    <w:name w:val="List Paragraph Char"/>
    <w:basedOn w:val="DefaultParagraphFont"/>
    <w:link w:val="ListParagraph"/>
    <w:uiPriority w:val="34"/>
    <w:rsid w:val="000B3195"/>
    <w:rPr>
      <w:lang w:val="en-US"/>
    </w:rPr>
  </w:style>
  <w:style w:type="paragraph" w:customStyle="1" w:styleId="08BODYCOPY">
    <w:name w:val="08 BODY COPY"/>
    <w:basedOn w:val="ListContinue2"/>
    <w:qFormat/>
    <w:rsid w:val="00A01A6C"/>
    <w:pPr>
      <w:numPr>
        <w:numId w:val="12"/>
      </w:numPr>
      <w:spacing w:line="240" w:lineRule="auto"/>
      <w:ind w:left="927"/>
      <w:contextualSpacing w:val="0"/>
      <w:jc w:val="both"/>
    </w:pPr>
    <w:rPr>
      <w:rFonts w:ascii="Century Gothic" w:eastAsia="Arial" w:hAnsi="Century Gothic"/>
      <w:color w:val="17365D"/>
      <w:szCs w:val="22"/>
      <w:lang w:val="en-GB" w:eastAsia="en-US"/>
    </w:rPr>
  </w:style>
  <w:style w:type="paragraph" w:styleId="ListContinue2">
    <w:name w:val="List Continue 2"/>
    <w:basedOn w:val="Normal"/>
    <w:uiPriority w:val="99"/>
    <w:semiHidden/>
    <w:unhideWhenUsed/>
    <w:rsid w:val="00A01A6C"/>
    <w:pPr>
      <w:spacing w:after="120"/>
      <w:ind w:left="720"/>
      <w:contextualSpacing/>
    </w:pPr>
  </w:style>
  <w:style w:type="paragraph" w:customStyle="1" w:styleId="StyleRedLeft">
    <w:name w:val="Style Red Left"/>
    <w:basedOn w:val="Normal"/>
    <w:link w:val="StyleRedLeftChar"/>
    <w:autoRedefine/>
    <w:rsid w:val="007E181F"/>
    <w:pPr>
      <w:pBdr>
        <w:top w:val="single" w:sz="4" w:space="1" w:color="auto"/>
        <w:left w:val="single" w:sz="4" w:space="4" w:color="auto"/>
        <w:bottom w:val="single" w:sz="4" w:space="1" w:color="auto"/>
        <w:right w:val="single" w:sz="4" w:space="4" w:color="auto"/>
      </w:pBdr>
      <w:shd w:val="clear" w:color="auto" w:fill="FFFF00"/>
      <w:spacing w:after="180" w:line="240" w:lineRule="atLeast"/>
    </w:pPr>
    <w:rPr>
      <w:color w:val="FF0000"/>
      <w:sz w:val="16"/>
      <w:szCs w:val="16"/>
      <w:lang w:val="en-GB" w:eastAsia="en-US"/>
    </w:rPr>
  </w:style>
  <w:style w:type="character" w:customStyle="1" w:styleId="StyleRedLeftChar">
    <w:name w:val="Style Red Left Char"/>
    <w:basedOn w:val="DefaultParagraphFont"/>
    <w:link w:val="StyleRedLeft"/>
    <w:rsid w:val="007E181F"/>
    <w:rPr>
      <w:color w:val="FF0000"/>
      <w:sz w:val="16"/>
      <w:szCs w:val="16"/>
      <w:shd w:val="clear" w:color="auto" w:fill="FFFF00"/>
      <w:lang w:val="en-GB" w:eastAsia="en-US"/>
    </w:rPr>
  </w:style>
  <w:style w:type="paragraph" w:customStyle="1" w:styleId="Style2">
    <w:name w:val="Style2"/>
    <w:basedOn w:val="Heading5"/>
    <w:autoRedefine/>
    <w:rsid w:val="00BB14B7"/>
    <w:pPr>
      <w:keepLines w:val="0"/>
      <w:spacing w:before="240" w:after="240" w:line="240" w:lineRule="auto"/>
      <w:jc w:val="both"/>
    </w:pPr>
    <w:rPr>
      <w:rFonts w:ascii="Arial" w:eastAsia="Times New Roman" w:hAnsi="Arial" w:cs="Times New Roman"/>
      <w:b/>
      <w:bCs w:val="0"/>
      <w:color w:val="808000"/>
      <w:sz w:val="36"/>
      <w:lang w:val="en-GB" w:eastAsia="en-US"/>
    </w:rPr>
  </w:style>
  <w:style w:type="character" w:customStyle="1" w:styleId="Heading5Char">
    <w:name w:val="Heading 5 Char"/>
    <w:basedOn w:val="DefaultParagraphFont"/>
    <w:link w:val="Heading5"/>
    <w:uiPriority w:val="9"/>
    <w:semiHidden/>
    <w:rsid w:val="00BB14B7"/>
    <w:rPr>
      <w:rFonts w:asciiTheme="majorHAnsi" w:eastAsiaTheme="majorEastAsia" w:hAnsiTheme="majorHAnsi" w:cstheme="majorBidi"/>
      <w:color w:val="365F91" w:themeColor="accent1" w:themeShade="BF"/>
      <w:lang w:val="en-US"/>
    </w:rPr>
  </w:style>
  <w:style w:type="paragraph" w:customStyle="1" w:styleId="1111Heading">
    <w:name w:val="1.1.1.1 Heading"/>
    <w:basedOn w:val="Normal"/>
    <w:link w:val="1111HeadingChar"/>
    <w:autoRedefine/>
    <w:rsid w:val="00A71D07"/>
    <w:pPr>
      <w:numPr>
        <w:numId w:val="24"/>
      </w:numPr>
      <w:spacing w:before="120" w:after="120" w:line="240" w:lineRule="auto"/>
      <w:jc w:val="both"/>
    </w:pPr>
  </w:style>
  <w:style w:type="character" w:customStyle="1" w:styleId="1111HeadingChar">
    <w:name w:val="1.1.1.1 Heading Char"/>
    <w:basedOn w:val="DefaultParagraphFont"/>
    <w:link w:val="1111Heading"/>
    <w:rsid w:val="00A71D07"/>
    <w:rPr>
      <w:rFonts w:cs="Arial"/>
      <w:lang w:val="en-US"/>
    </w:rPr>
  </w:style>
  <w:style w:type="character" w:customStyle="1" w:styleId="Heading4Char">
    <w:name w:val="Heading 4 Char"/>
    <w:basedOn w:val="DefaultParagraphFont"/>
    <w:link w:val="Heading4"/>
    <w:uiPriority w:val="9"/>
    <w:semiHidden/>
    <w:rsid w:val="00D57632"/>
    <w:rPr>
      <w:rFonts w:asciiTheme="majorHAnsi" w:eastAsiaTheme="majorEastAsia" w:hAnsiTheme="majorHAnsi" w:cstheme="majorBidi"/>
      <w:i/>
      <w:iCs/>
      <w:color w:val="365F91" w:themeColor="accent1" w:themeShade="BF"/>
      <w:lang w:val="en-US"/>
    </w:rPr>
  </w:style>
  <w:style w:type="paragraph" w:customStyle="1" w:styleId="01TITLEBLUE2">
    <w:name w:val="01 TITLE (BLUE 2)"/>
    <w:qFormat/>
    <w:rsid w:val="00E13901"/>
    <w:pPr>
      <w:spacing w:after="100"/>
      <w:ind w:left="-170"/>
    </w:pPr>
    <w:rPr>
      <w:b/>
      <w:bCs w:val="0"/>
      <w:color w:val="034B89"/>
      <w:kern w:val="32"/>
      <w:sz w:val="48"/>
      <w:lang w:val="en-GB" w:eastAsia="en-US"/>
    </w:rPr>
  </w:style>
  <w:style w:type="paragraph" w:styleId="TOC4">
    <w:name w:val="toc 4"/>
    <w:basedOn w:val="Normal"/>
    <w:next w:val="Normal"/>
    <w:autoRedefine/>
    <w:uiPriority w:val="39"/>
    <w:unhideWhenUsed/>
    <w:rsid w:val="00F93F6C"/>
    <w:pPr>
      <w:spacing w:after="100"/>
      <w:ind w:left="600"/>
    </w:pPr>
  </w:style>
  <w:style w:type="character" w:customStyle="1" w:styleId="FooterChar">
    <w:name w:val="Footer Char"/>
    <w:basedOn w:val="DefaultParagraphFont"/>
    <w:link w:val="Footer"/>
    <w:uiPriority w:val="99"/>
    <w:rsid w:val="002C4DD7"/>
    <w:rPr>
      <w:noProof/>
      <w:kern w:val="18"/>
      <w:sz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909477">
      <w:bodyDiv w:val="1"/>
      <w:marLeft w:val="0"/>
      <w:marRight w:val="0"/>
      <w:marTop w:val="0"/>
      <w:marBottom w:val="0"/>
      <w:divBdr>
        <w:top w:val="none" w:sz="0" w:space="0" w:color="auto"/>
        <w:left w:val="none" w:sz="0" w:space="0" w:color="auto"/>
        <w:bottom w:val="none" w:sz="0" w:space="0" w:color="auto"/>
        <w:right w:val="none" w:sz="0" w:space="0" w:color="auto"/>
      </w:divBdr>
    </w:div>
    <w:div w:id="667444220">
      <w:bodyDiv w:val="1"/>
      <w:marLeft w:val="0"/>
      <w:marRight w:val="0"/>
      <w:marTop w:val="0"/>
      <w:marBottom w:val="0"/>
      <w:divBdr>
        <w:top w:val="none" w:sz="0" w:space="0" w:color="auto"/>
        <w:left w:val="none" w:sz="0" w:space="0" w:color="auto"/>
        <w:bottom w:val="none" w:sz="0" w:space="0" w:color="auto"/>
        <w:right w:val="none" w:sz="0" w:space="0" w:color="auto"/>
      </w:divBdr>
    </w:div>
    <w:div w:id="749078183">
      <w:bodyDiv w:val="1"/>
      <w:marLeft w:val="0"/>
      <w:marRight w:val="0"/>
      <w:marTop w:val="0"/>
      <w:marBottom w:val="0"/>
      <w:divBdr>
        <w:top w:val="none" w:sz="0" w:space="0" w:color="auto"/>
        <w:left w:val="none" w:sz="0" w:space="0" w:color="auto"/>
        <w:bottom w:val="none" w:sz="0" w:space="0" w:color="auto"/>
        <w:right w:val="none" w:sz="0" w:space="0" w:color="auto"/>
      </w:divBdr>
      <w:divsChild>
        <w:div w:id="856114906">
          <w:marLeft w:val="0"/>
          <w:marRight w:val="0"/>
          <w:marTop w:val="0"/>
          <w:marBottom w:val="0"/>
          <w:divBdr>
            <w:top w:val="none" w:sz="0" w:space="0" w:color="auto"/>
            <w:left w:val="none" w:sz="0" w:space="0" w:color="auto"/>
            <w:bottom w:val="none" w:sz="0" w:space="0" w:color="auto"/>
            <w:right w:val="none" w:sz="0" w:space="0" w:color="auto"/>
          </w:divBdr>
        </w:div>
        <w:div w:id="1462457765">
          <w:marLeft w:val="0"/>
          <w:marRight w:val="0"/>
          <w:marTop w:val="0"/>
          <w:marBottom w:val="0"/>
          <w:divBdr>
            <w:top w:val="none" w:sz="0" w:space="0" w:color="auto"/>
            <w:left w:val="none" w:sz="0" w:space="0" w:color="auto"/>
            <w:bottom w:val="none" w:sz="0" w:space="0" w:color="auto"/>
            <w:right w:val="none" w:sz="0" w:space="0" w:color="auto"/>
          </w:divBdr>
        </w:div>
      </w:divsChild>
    </w:div>
    <w:div w:id="1004748164">
      <w:bodyDiv w:val="1"/>
      <w:marLeft w:val="0"/>
      <w:marRight w:val="0"/>
      <w:marTop w:val="0"/>
      <w:marBottom w:val="0"/>
      <w:divBdr>
        <w:top w:val="none" w:sz="0" w:space="0" w:color="auto"/>
        <w:left w:val="none" w:sz="0" w:space="0" w:color="auto"/>
        <w:bottom w:val="none" w:sz="0" w:space="0" w:color="auto"/>
        <w:right w:val="none" w:sz="0" w:space="0" w:color="auto"/>
      </w:divBdr>
    </w:div>
    <w:div w:id="1342319270">
      <w:bodyDiv w:val="1"/>
      <w:marLeft w:val="0"/>
      <w:marRight w:val="0"/>
      <w:marTop w:val="0"/>
      <w:marBottom w:val="0"/>
      <w:divBdr>
        <w:top w:val="none" w:sz="0" w:space="0" w:color="auto"/>
        <w:left w:val="none" w:sz="0" w:space="0" w:color="auto"/>
        <w:bottom w:val="none" w:sz="0" w:space="0" w:color="auto"/>
        <w:right w:val="none" w:sz="0" w:space="0" w:color="auto"/>
      </w:divBdr>
    </w:div>
    <w:div w:id="1517116820">
      <w:bodyDiv w:val="1"/>
      <w:marLeft w:val="0"/>
      <w:marRight w:val="0"/>
      <w:marTop w:val="0"/>
      <w:marBottom w:val="0"/>
      <w:divBdr>
        <w:top w:val="none" w:sz="0" w:space="0" w:color="auto"/>
        <w:left w:val="none" w:sz="0" w:space="0" w:color="auto"/>
        <w:bottom w:val="none" w:sz="0" w:space="0" w:color="auto"/>
        <w:right w:val="none" w:sz="0" w:space="0" w:color="auto"/>
      </w:divBdr>
    </w:div>
    <w:div w:id="1637252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oter" Target="footer2.xml"/><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5.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header" Target="header3.xml"/><Relationship Id="rId23" Type="http://schemas.openxmlformats.org/officeDocument/2006/relationships/footer" Target="footer4.xml"/><Relationship Id="rId28" Type="http://schemas.openxmlformats.org/officeDocument/2006/relationships/image" Target="media/image10.emf"/><Relationship Id="rId10" Type="http://schemas.openxmlformats.org/officeDocument/2006/relationships/footnotes" Target="footnotes.xml"/><Relationship Id="rId19" Type="http://schemas.openxmlformats.org/officeDocument/2006/relationships/image" Target="media/image4.tif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3.xml"/><Relationship Id="rId27" Type="http://schemas.openxmlformats.org/officeDocument/2006/relationships/image" Target="media/image9.emf"/><Relationship Id="rId30"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tia\Documents\STUCKY%20Caucasus\9054.9000%20Quality%20Management%20System%20(QMS)\HYD-CAU%20New%20Templates\Report_e_HYD-CAU.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DFD011367774E89B7CF684FA2AAEA27"/>
        <w:category>
          <w:name w:val="General"/>
          <w:gallery w:val="placeholder"/>
        </w:category>
        <w:types>
          <w:type w:val="bbPlcHdr"/>
        </w:types>
        <w:behaviors>
          <w:behavior w:val="content"/>
        </w:behaviors>
        <w:guid w:val="{3A6F4F69-7780-4D18-8B22-A5106AB042B5}"/>
      </w:docPartPr>
      <w:docPartBody>
        <w:p w:rsidR="00B90EF7" w:rsidRDefault="00063004">
          <w:pPr>
            <w:pStyle w:val="1DFD011367774E89B7CF684FA2AAEA27"/>
          </w:pPr>
          <w:r>
            <w:rPr>
              <w:lang w:val="fr-FR"/>
            </w:rPr>
            <w:t>Client</w:t>
          </w:r>
        </w:p>
      </w:docPartBody>
    </w:docPart>
    <w:docPart>
      <w:docPartPr>
        <w:name w:val="858CF2A0DF224D04991B284BA5EAE16F"/>
        <w:category>
          <w:name w:val="General"/>
          <w:gallery w:val="placeholder"/>
        </w:category>
        <w:types>
          <w:type w:val="bbPlcHdr"/>
        </w:types>
        <w:behaviors>
          <w:behavior w:val="content"/>
        </w:behaviors>
        <w:guid w:val="{4493B1A7-0FF8-48CC-889C-98D998EFA8FD}"/>
      </w:docPartPr>
      <w:docPartBody>
        <w:p w:rsidR="00B90EF7" w:rsidRDefault="00063004">
          <w:pPr>
            <w:pStyle w:val="858CF2A0DF224D04991B284BA5EAE16F"/>
          </w:pPr>
          <w:r w:rsidRPr="00187DDA">
            <w:rPr>
              <w:rStyle w:val="PlaceholderText"/>
            </w:rPr>
            <w:t>[Kommentare]</w:t>
          </w:r>
        </w:p>
      </w:docPartBody>
    </w:docPart>
    <w:docPart>
      <w:docPartPr>
        <w:name w:val="DDB746CC85D04B2987AC9DB4529EE7FE"/>
        <w:category>
          <w:name w:val="General"/>
          <w:gallery w:val="placeholder"/>
        </w:category>
        <w:types>
          <w:type w:val="bbPlcHdr"/>
        </w:types>
        <w:behaviors>
          <w:behavior w:val="content"/>
        </w:behaviors>
        <w:guid w:val="{53859949-424E-4EF9-B238-91C9B5314C2E}"/>
      </w:docPartPr>
      <w:docPartBody>
        <w:p w:rsidR="00B90EF7" w:rsidRDefault="00063004">
          <w:pPr>
            <w:pStyle w:val="DDB746CC85D04B2987AC9DB4529EE7FE"/>
          </w:pPr>
          <w:r w:rsidRPr="00187DDA">
            <w:rPr>
              <w:rStyle w:val="PlaceholderText"/>
            </w:rPr>
            <w:t>[Betreff]</w:t>
          </w:r>
        </w:p>
      </w:docPartBody>
    </w:docPart>
    <w:docPart>
      <w:docPartPr>
        <w:name w:val="A59C985DB03043B7B9D3AD38A6ADEBD3"/>
        <w:category>
          <w:name w:val="General"/>
          <w:gallery w:val="placeholder"/>
        </w:category>
        <w:types>
          <w:type w:val="bbPlcHdr"/>
        </w:types>
        <w:behaviors>
          <w:behavior w:val="content"/>
        </w:behaviors>
        <w:guid w:val="{C9C7AC88-6AF7-4637-A140-EECE3FB30572}"/>
      </w:docPartPr>
      <w:docPartBody>
        <w:p w:rsidR="00B90EF7" w:rsidRDefault="00063004">
          <w:pPr>
            <w:pStyle w:val="A59C985DB03043B7B9D3AD38A6ADEBD3"/>
          </w:pPr>
          <w:r w:rsidRPr="005F0E39">
            <w:rPr>
              <w:rStyle w:val="PlaceholderText"/>
            </w:rPr>
            <w:t>[Kurzfassung]</w:t>
          </w:r>
        </w:p>
      </w:docPartBody>
    </w:docPart>
    <w:docPart>
      <w:docPartPr>
        <w:name w:val="484DD16DC15441FE809A6B6A2574389A"/>
        <w:category>
          <w:name w:val="General"/>
          <w:gallery w:val="placeholder"/>
        </w:category>
        <w:types>
          <w:type w:val="bbPlcHdr"/>
        </w:types>
        <w:behaviors>
          <w:behavior w:val="content"/>
        </w:behaviors>
        <w:guid w:val="{E4881768-C12D-4D08-93EE-B9413E0B7697}"/>
      </w:docPartPr>
      <w:docPartBody>
        <w:p w:rsidR="00B90EF7" w:rsidRDefault="00063004">
          <w:pPr>
            <w:pStyle w:val="484DD16DC15441FE809A6B6A2574389A"/>
          </w:pPr>
          <w:r w:rsidRPr="00187DDA">
            <w:rPr>
              <w:rStyle w:val="PlaceholderText"/>
            </w:rPr>
            <w:t>[Manager]</w:t>
          </w:r>
        </w:p>
      </w:docPartBody>
    </w:docPart>
    <w:docPart>
      <w:docPartPr>
        <w:name w:val="9F8802CBB260448DA532C206E850D215"/>
        <w:category>
          <w:name w:val="General"/>
          <w:gallery w:val="placeholder"/>
        </w:category>
        <w:types>
          <w:type w:val="bbPlcHdr"/>
        </w:types>
        <w:behaviors>
          <w:behavior w:val="content"/>
        </w:behaviors>
        <w:guid w:val="{491301D1-7275-4346-A0ED-F4DB05A067AF}"/>
      </w:docPartPr>
      <w:docPartBody>
        <w:p w:rsidR="00B90EF7" w:rsidRDefault="00063004">
          <w:pPr>
            <w:pStyle w:val="9F8802CBB260448DA532C206E850D215"/>
          </w:pPr>
          <w:r w:rsidRPr="005F0E39">
            <w:rPr>
              <w:rStyle w:val="PlaceholderText"/>
            </w:rPr>
            <w:t>[Kurzfassung]</w:t>
          </w:r>
        </w:p>
      </w:docPartBody>
    </w:docPart>
    <w:docPart>
      <w:docPartPr>
        <w:name w:val="70FF300AD69344188CD9E1DF6AE6EBB7"/>
        <w:category>
          <w:name w:val="General"/>
          <w:gallery w:val="placeholder"/>
        </w:category>
        <w:types>
          <w:type w:val="bbPlcHdr"/>
        </w:types>
        <w:behaviors>
          <w:behavior w:val="content"/>
        </w:behaviors>
        <w:guid w:val="{B26219A8-D685-49DA-A759-C91E6DEEF686}"/>
      </w:docPartPr>
      <w:docPartBody>
        <w:p w:rsidR="00B90EF7" w:rsidRDefault="00063004">
          <w:pPr>
            <w:pStyle w:val="70FF300AD69344188CD9E1DF6AE6EBB7"/>
          </w:pPr>
          <w:r w:rsidRPr="005F0E39">
            <w:rPr>
              <w:rStyle w:val="PlaceholderText"/>
            </w:rPr>
            <w:t>[Titel]</w:t>
          </w:r>
        </w:p>
      </w:docPartBody>
    </w:docPart>
    <w:docPart>
      <w:docPartPr>
        <w:name w:val="3C9939EA2CA84BE099B971DED153091F"/>
        <w:category>
          <w:name w:val="General"/>
          <w:gallery w:val="placeholder"/>
        </w:category>
        <w:types>
          <w:type w:val="bbPlcHdr"/>
        </w:types>
        <w:behaviors>
          <w:behavior w:val="content"/>
        </w:behaviors>
        <w:guid w:val="{CA1A7A6F-7A4B-4836-B66D-693894C022F6}"/>
      </w:docPartPr>
      <w:docPartBody>
        <w:p w:rsidR="00B90EF7" w:rsidRDefault="00063004">
          <w:pPr>
            <w:pStyle w:val="3C9939EA2CA84BE099B971DED153091F"/>
          </w:pPr>
          <w:r w:rsidRPr="00382911">
            <w:rPr>
              <w:rStyle w:val="PlaceholderText"/>
            </w:rPr>
            <w:t>[Société]</w:t>
          </w:r>
        </w:p>
      </w:docPartBody>
    </w:docPart>
    <w:docPart>
      <w:docPartPr>
        <w:name w:val="2BD4D9343CF54132A08D6479747B4D48"/>
        <w:category>
          <w:name w:val="General"/>
          <w:gallery w:val="placeholder"/>
        </w:category>
        <w:types>
          <w:type w:val="bbPlcHdr"/>
        </w:types>
        <w:behaviors>
          <w:behavior w:val="content"/>
        </w:behaviors>
        <w:guid w:val="{666EE2B7-7659-46AC-8756-044D721E4AEF}"/>
      </w:docPartPr>
      <w:docPartBody>
        <w:p w:rsidR="00B90EF7" w:rsidRDefault="00063004">
          <w:pPr>
            <w:pStyle w:val="2BD4D9343CF54132A08D6479747B4D48"/>
          </w:pPr>
          <w:r w:rsidRPr="00187DDA">
            <w:rPr>
              <w:rStyle w:val="PlaceholderText"/>
            </w:rPr>
            <w:t>[Kommentare]</w:t>
          </w:r>
        </w:p>
      </w:docPartBody>
    </w:docPart>
    <w:docPart>
      <w:docPartPr>
        <w:name w:val="EB113333E5D74AC7BEE4C098274862FC"/>
        <w:category>
          <w:name w:val="General"/>
          <w:gallery w:val="placeholder"/>
        </w:category>
        <w:types>
          <w:type w:val="bbPlcHdr"/>
        </w:types>
        <w:behaviors>
          <w:behavior w:val="content"/>
        </w:behaviors>
        <w:guid w:val="{5846AED4-2D9D-49FA-8A7D-FFDE3699C94D}"/>
      </w:docPartPr>
      <w:docPartBody>
        <w:p w:rsidR="00B90EF7" w:rsidRDefault="00063004">
          <w:pPr>
            <w:pStyle w:val="EB113333E5D74AC7BEE4C098274862FC"/>
          </w:pPr>
          <w:r w:rsidRPr="00187DDA">
            <w:rPr>
              <w:rStyle w:val="PlaceholderText"/>
            </w:rPr>
            <w:t>[Betreff]</w:t>
          </w:r>
        </w:p>
      </w:docPartBody>
    </w:docPart>
    <w:docPart>
      <w:docPartPr>
        <w:name w:val="4759F53F20C94CFA889353DCA53E9725"/>
        <w:category>
          <w:name w:val="General"/>
          <w:gallery w:val="placeholder"/>
        </w:category>
        <w:types>
          <w:type w:val="bbPlcHdr"/>
        </w:types>
        <w:behaviors>
          <w:behavior w:val="content"/>
        </w:behaviors>
        <w:guid w:val="{6F8BC473-32AE-4DED-AAE5-721BF80696A8}"/>
      </w:docPartPr>
      <w:docPartBody>
        <w:p w:rsidR="00B90EF7" w:rsidRDefault="00063004">
          <w:pPr>
            <w:pStyle w:val="4759F53F20C94CFA889353DCA53E9725"/>
          </w:pPr>
          <w:r w:rsidRPr="00382911">
            <w:rPr>
              <w:rStyle w:val="PlaceholderText"/>
            </w:rPr>
            <w:t>[Société]</w:t>
          </w:r>
        </w:p>
      </w:docPartBody>
    </w:docPart>
    <w:docPart>
      <w:docPartPr>
        <w:name w:val="986FFCE11885434A86E72206688BB45B"/>
        <w:category>
          <w:name w:val="General"/>
          <w:gallery w:val="placeholder"/>
        </w:category>
        <w:types>
          <w:type w:val="bbPlcHdr"/>
        </w:types>
        <w:behaviors>
          <w:behavior w:val="content"/>
        </w:behaviors>
        <w:guid w:val="{507FDDB6-798F-42B5-AEF5-64FC04A6F6F3}"/>
      </w:docPartPr>
      <w:docPartBody>
        <w:p w:rsidR="00B90EF7" w:rsidRDefault="00063004">
          <w:pPr>
            <w:pStyle w:val="986FFCE11885434A86E72206688BB45B"/>
          </w:pPr>
          <w:r w:rsidRPr="00187DDA">
            <w:rPr>
              <w:rStyle w:val="PlaceholderText"/>
            </w:rPr>
            <w:t>[Manager]</w:t>
          </w:r>
        </w:p>
      </w:docPartBody>
    </w:docPart>
    <w:docPart>
      <w:docPartPr>
        <w:name w:val="F0D78B4DF8DC4238BE09207F721AE29B"/>
        <w:category>
          <w:name w:val="General"/>
          <w:gallery w:val="placeholder"/>
        </w:category>
        <w:types>
          <w:type w:val="bbPlcHdr"/>
        </w:types>
        <w:behaviors>
          <w:behavior w:val="content"/>
        </w:behaviors>
        <w:guid w:val="{577DE81E-2E15-4A6E-A90F-7522E8570CE0}"/>
      </w:docPartPr>
      <w:docPartBody>
        <w:p w:rsidR="00B90EF7" w:rsidRDefault="00063004">
          <w:pPr>
            <w:pStyle w:val="F0D78B4DF8DC4238BE09207F721AE29B"/>
          </w:pPr>
          <w:r w:rsidRPr="00187DDA">
            <w:rPr>
              <w:rStyle w:val="PlaceholderText"/>
            </w:rPr>
            <w:t>[Kommentare]</w:t>
          </w:r>
        </w:p>
      </w:docPartBody>
    </w:docPart>
    <w:docPart>
      <w:docPartPr>
        <w:name w:val="2881509369EA42FAAA795F9EF0C8B3D7"/>
        <w:category>
          <w:name w:val="General"/>
          <w:gallery w:val="placeholder"/>
        </w:category>
        <w:types>
          <w:type w:val="bbPlcHdr"/>
        </w:types>
        <w:behaviors>
          <w:behavior w:val="content"/>
        </w:behaviors>
        <w:guid w:val="{964BEFB2-856E-4A64-A5F6-3E72EBA17A83}"/>
      </w:docPartPr>
      <w:docPartBody>
        <w:p w:rsidR="00B90EF7" w:rsidRDefault="00063004">
          <w:pPr>
            <w:pStyle w:val="2881509369EA42FAAA795F9EF0C8B3D7"/>
          </w:pPr>
          <w:r w:rsidRPr="00187DDA">
            <w:rPr>
              <w:rStyle w:val="PlaceholderText"/>
            </w:rPr>
            <w:t>[Betreff]</w:t>
          </w:r>
        </w:p>
      </w:docPartBody>
    </w:docPart>
    <w:docPart>
      <w:docPartPr>
        <w:name w:val="983EB080521642AB8E2ABD1D4C6EAF9A"/>
        <w:category>
          <w:name w:val="General"/>
          <w:gallery w:val="placeholder"/>
        </w:category>
        <w:types>
          <w:type w:val="bbPlcHdr"/>
        </w:types>
        <w:behaviors>
          <w:behavior w:val="content"/>
        </w:behaviors>
        <w:guid w:val="{AD7502DF-DA62-4018-9B87-2485445F61B8}"/>
      </w:docPartPr>
      <w:docPartBody>
        <w:p w:rsidR="00B90EF7" w:rsidRDefault="00063004">
          <w:pPr>
            <w:pStyle w:val="983EB080521642AB8E2ABD1D4C6EAF9A"/>
          </w:pPr>
          <w:r w:rsidRPr="00382911">
            <w:rPr>
              <w:rStyle w:val="PlaceholderText"/>
            </w:rPr>
            <w:t>[Société]</w:t>
          </w:r>
        </w:p>
      </w:docPartBody>
    </w:docPart>
    <w:docPart>
      <w:docPartPr>
        <w:name w:val="4EE61F58E6A84EAE96618B4A8F8E7CC9"/>
        <w:category>
          <w:name w:val="General"/>
          <w:gallery w:val="placeholder"/>
        </w:category>
        <w:types>
          <w:type w:val="bbPlcHdr"/>
        </w:types>
        <w:behaviors>
          <w:behavior w:val="content"/>
        </w:behaviors>
        <w:guid w:val="{63D7D601-9BE2-4CF7-82DC-B2B27BF7D59E}"/>
      </w:docPartPr>
      <w:docPartBody>
        <w:p w:rsidR="00B90EF7" w:rsidRDefault="00063004">
          <w:pPr>
            <w:pStyle w:val="4EE61F58E6A84EAE96618B4A8F8E7CC9"/>
          </w:pPr>
          <w:r w:rsidRPr="00187DDA">
            <w:rPr>
              <w:rStyle w:val="PlaceholderText"/>
            </w:rPr>
            <w:t>[Manager]</w:t>
          </w:r>
        </w:p>
      </w:docPartBody>
    </w:docPart>
    <w:docPart>
      <w:docPartPr>
        <w:name w:val="588690C94BDC400D9ED21C1E97838D51"/>
        <w:category>
          <w:name w:val="General"/>
          <w:gallery w:val="placeholder"/>
        </w:category>
        <w:types>
          <w:type w:val="bbPlcHdr"/>
        </w:types>
        <w:behaviors>
          <w:behavior w:val="content"/>
        </w:behaviors>
        <w:guid w:val="{F0997B50-3248-46B4-AFFE-CBCD77E62CCF}"/>
      </w:docPartPr>
      <w:docPartBody>
        <w:p w:rsidR="00B90EF7" w:rsidRDefault="00063004">
          <w:pPr>
            <w:pStyle w:val="588690C94BDC400D9ED21C1E97838D51"/>
          </w:pPr>
          <w:r w:rsidRPr="00187DDA">
            <w:rPr>
              <w:rStyle w:val="PlaceholderText"/>
            </w:rPr>
            <w:t>[Kommentare]</w:t>
          </w:r>
        </w:p>
      </w:docPartBody>
    </w:docPart>
    <w:docPart>
      <w:docPartPr>
        <w:name w:val="F6F1AD99317B4B0A9EA8A5FAEC0A6E24"/>
        <w:category>
          <w:name w:val="General"/>
          <w:gallery w:val="placeholder"/>
        </w:category>
        <w:types>
          <w:type w:val="bbPlcHdr"/>
        </w:types>
        <w:behaviors>
          <w:behavior w:val="content"/>
        </w:behaviors>
        <w:guid w:val="{55A314C8-7E4D-4279-8473-89EE6F739974}"/>
      </w:docPartPr>
      <w:docPartBody>
        <w:p w:rsidR="00B90EF7" w:rsidRDefault="00063004">
          <w:pPr>
            <w:pStyle w:val="F6F1AD99317B4B0A9EA8A5FAEC0A6E24"/>
          </w:pPr>
          <w:r w:rsidRPr="00187DDA">
            <w:rPr>
              <w:rStyle w:val="PlaceholderText"/>
            </w:rPr>
            <w:t>[Betreff]</w:t>
          </w:r>
        </w:p>
      </w:docPartBody>
    </w:docPart>
    <w:docPart>
      <w:docPartPr>
        <w:name w:val="DA77258F8E1A48E2B364ECC4EDA7C31D"/>
        <w:category>
          <w:name w:val="General"/>
          <w:gallery w:val="placeholder"/>
        </w:category>
        <w:types>
          <w:type w:val="bbPlcHdr"/>
        </w:types>
        <w:behaviors>
          <w:behavior w:val="content"/>
        </w:behaviors>
        <w:guid w:val="{3FE890A8-37AF-40F1-99FB-86D757AD94C2}"/>
      </w:docPartPr>
      <w:docPartBody>
        <w:p w:rsidR="00B90EF7" w:rsidRDefault="00063004">
          <w:pPr>
            <w:pStyle w:val="DA77258F8E1A48E2B364ECC4EDA7C31D"/>
          </w:pPr>
          <w:r w:rsidRPr="00382911">
            <w:rPr>
              <w:rStyle w:val="PlaceholderText"/>
            </w:rPr>
            <w:t>[Société]</w:t>
          </w:r>
        </w:p>
      </w:docPartBody>
    </w:docPart>
    <w:docPart>
      <w:docPartPr>
        <w:name w:val="754D61359C9A4CEAB1AF61402AC0BE0A"/>
        <w:category>
          <w:name w:val="General"/>
          <w:gallery w:val="placeholder"/>
        </w:category>
        <w:types>
          <w:type w:val="bbPlcHdr"/>
        </w:types>
        <w:behaviors>
          <w:behavior w:val="content"/>
        </w:behaviors>
        <w:guid w:val="{C8AFF2F7-127B-4D45-B9D4-B79BB7E0E162}"/>
      </w:docPartPr>
      <w:docPartBody>
        <w:p w:rsidR="00CD7605" w:rsidRDefault="00063004">
          <w:pPr>
            <w:pStyle w:val="754D61359C9A4CEAB1AF61402AC0BE0A"/>
          </w:pPr>
          <w:r w:rsidRPr="005F0E39">
            <w:rPr>
              <w:rStyle w:val="PlaceholderText"/>
            </w:rPr>
            <w:t>[Status]</w:t>
          </w:r>
        </w:p>
      </w:docPartBody>
    </w:docPart>
    <w:docPart>
      <w:docPartPr>
        <w:name w:val="8F995A9E644C4D279FC505FBE3BCC9F1"/>
        <w:category>
          <w:name w:val="General"/>
          <w:gallery w:val="placeholder"/>
        </w:category>
        <w:types>
          <w:type w:val="bbPlcHdr"/>
        </w:types>
        <w:behaviors>
          <w:behavior w:val="content"/>
        </w:behaviors>
        <w:guid w:val="{1EF50E91-8DAA-4870-BE8E-BCA348CAC0F8}"/>
      </w:docPartPr>
      <w:docPartBody>
        <w:p w:rsidR="00CD7605" w:rsidRDefault="00063004">
          <w:pPr>
            <w:pStyle w:val="8F995A9E644C4D279FC505FBE3BCC9F1"/>
          </w:pPr>
          <w:r w:rsidRPr="00382911">
            <w:rPr>
              <w:rStyle w:val="PlaceholderText"/>
            </w:rPr>
            <w:t>[Mots clés ]</w:t>
          </w:r>
        </w:p>
      </w:docPartBody>
    </w:docPart>
    <w:docPart>
      <w:docPartPr>
        <w:name w:val="50052652AA144AB8A26D63B4D04D1055"/>
        <w:category>
          <w:name w:val="General"/>
          <w:gallery w:val="placeholder"/>
        </w:category>
        <w:types>
          <w:type w:val="bbPlcHdr"/>
        </w:types>
        <w:behaviors>
          <w:behavior w:val="content"/>
        </w:behaviors>
        <w:guid w:val="{84521DAC-20C2-4056-AFA3-98C7D32C3751}"/>
      </w:docPartPr>
      <w:docPartBody>
        <w:p w:rsidR="00CD7605" w:rsidRDefault="00063004">
          <w:pPr>
            <w:pStyle w:val="50052652AA144AB8A26D63B4D04D1055"/>
          </w:pPr>
          <w:r w:rsidRPr="00382911">
            <w:rPr>
              <w:rStyle w:val="PlaceholderText"/>
            </w:rPr>
            <w:t>[Messagerie société]</w:t>
          </w:r>
        </w:p>
      </w:docPartBody>
    </w:docPart>
    <w:docPart>
      <w:docPartPr>
        <w:name w:val="8A1B2652A1FB41F59BDEE80F4B71ABB6"/>
        <w:category>
          <w:name w:val="General"/>
          <w:gallery w:val="placeholder"/>
        </w:category>
        <w:types>
          <w:type w:val="bbPlcHdr"/>
        </w:types>
        <w:behaviors>
          <w:behavior w:val="content"/>
        </w:behaviors>
        <w:guid w:val="{99580BCA-6CFB-42B2-942C-DD2BE9CE4993}"/>
      </w:docPartPr>
      <w:docPartBody>
        <w:p w:rsidR="00AA6923" w:rsidRDefault="001636D6" w:rsidP="001636D6">
          <w:pPr>
            <w:pStyle w:val="8A1B2652A1FB41F59BDEE80F4B71ABB6"/>
          </w:pPr>
          <w:r w:rsidRPr="00187DDA">
            <w:rPr>
              <w:rStyle w:val="PlaceholderText"/>
            </w:rPr>
            <w:t>[Manager]</w:t>
          </w:r>
        </w:p>
      </w:docPartBody>
    </w:docPart>
    <w:docPart>
      <w:docPartPr>
        <w:name w:val="508F4FCEAB564D00BABBD62488CFCB8B"/>
        <w:category>
          <w:name w:val="General"/>
          <w:gallery w:val="placeholder"/>
        </w:category>
        <w:types>
          <w:type w:val="bbPlcHdr"/>
        </w:types>
        <w:behaviors>
          <w:behavior w:val="content"/>
        </w:behaviors>
        <w:guid w:val="{41D0B36B-ED1E-4149-B6D5-82AC102C99EB}"/>
      </w:docPartPr>
      <w:docPartBody>
        <w:p w:rsidR="000C5C8B" w:rsidRDefault="000C5C8B" w:rsidP="000C5C8B">
          <w:pPr>
            <w:pStyle w:val="508F4FCEAB564D00BABBD62488CFCB8B"/>
          </w:pPr>
          <w:r>
            <w:rPr>
              <w:rStyle w:val="PlaceholderText"/>
            </w:rPr>
            <w:t>Click here to add a date</w:t>
          </w:r>
          <w:r w:rsidRPr="00C52814">
            <w:rPr>
              <w:rStyle w:val="PlaceholderText"/>
            </w:rPr>
            <w:t>.</w:t>
          </w:r>
        </w:p>
      </w:docPartBody>
    </w:docPart>
    <w:docPart>
      <w:docPartPr>
        <w:name w:val="68769EDBF5464A7A9A8BB68AD7FC3FB7"/>
        <w:category>
          <w:name w:val="General"/>
          <w:gallery w:val="placeholder"/>
        </w:category>
        <w:types>
          <w:type w:val="bbPlcHdr"/>
        </w:types>
        <w:behaviors>
          <w:behavior w:val="content"/>
        </w:behaviors>
        <w:guid w:val="{3E8BEF50-3C62-497B-B045-768E2B8F5A34}"/>
      </w:docPartPr>
      <w:docPartBody>
        <w:p w:rsidR="00110DEB" w:rsidRDefault="00110DEB" w:rsidP="00110DEB">
          <w:pPr>
            <w:pStyle w:val="68769EDBF5464A7A9A8BB68AD7FC3FB7"/>
          </w:pPr>
          <w:r w:rsidRPr="00382911">
            <w:rPr>
              <w:rStyle w:val="PlaceholderText"/>
            </w:rPr>
            <w:t>[Mots clés ]</w:t>
          </w:r>
        </w:p>
      </w:docPartBody>
    </w:docPart>
    <w:docPart>
      <w:docPartPr>
        <w:name w:val="484DC97B2B294AF8A656C1EAABEAAC51"/>
        <w:category>
          <w:name w:val="General"/>
          <w:gallery w:val="placeholder"/>
        </w:category>
        <w:types>
          <w:type w:val="bbPlcHdr"/>
        </w:types>
        <w:behaviors>
          <w:behavior w:val="content"/>
        </w:behaviors>
        <w:guid w:val="{4687C4CE-03CB-4E10-B9C9-2760CC5F5153}"/>
      </w:docPartPr>
      <w:docPartBody>
        <w:p w:rsidR="00110DEB" w:rsidRDefault="00110DEB" w:rsidP="00110DEB">
          <w:pPr>
            <w:pStyle w:val="484DC97B2B294AF8A656C1EAABEAAC51"/>
          </w:pPr>
          <w:r w:rsidRPr="005F0E39">
            <w:rPr>
              <w:rStyle w:val="PlaceholderText"/>
            </w:rPr>
            <w:t>[Firmenfaxnummer]</w:t>
          </w:r>
        </w:p>
      </w:docPartBody>
    </w:docPart>
    <w:docPart>
      <w:docPartPr>
        <w:name w:val="C83C260786514F3BA3E6A24FFFB68FE0"/>
        <w:category>
          <w:name w:val="General"/>
          <w:gallery w:val="placeholder"/>
        </w:category>
        <w:types>
          <w:type w:val="bbPlcHdr"/>
        </w:types>
        <w:behaviors>
          <w:behavior w:val="content"/>
        </w:behaviors>
        <w:guid w:val="{18263E08-23FF-43B3-B8AF-A40A87F8FA77}"/>
      </w:docPartPr>
      <w:docPartBody>
        <w:p w:rsidR="00110DEB" w:rsidRDefault="00110DEB" w:rsidP="00110DEB">
          <w:pPr>
            <w:pStyle w:val="C83C260786514F3BA3E6A24FFFB68FE0"/>
          </w:pPr>
          <w:r w:rsidRPr="00382911">
            <w:rPr>
              <w:rStyle w:val="PlaceholderText"/>
            </w:rPr>
            <w:t>[Messagerie société]</w:t>
          </w:r>
        </w:p>
      </w:docPartBody>
    </w:docPart>
    <w:docPart>
      <w:docPartPr>
        <w:name w:val="AB9932C5FB6343538DEF5EB39CB96840"/>
        <w:category>
          <w:name w:val="General"/>
          <w:gallery w:val="placeholder"/>
        </w:category>
        <w:types>
          <w:type w:val="bbPlcHdr"/>
        </w:types>
        <w:behaviors>
          <w:behavior w:val="content"/>
        </w:behaviors>
        <w:guid w:val="{58E27A56-FAFB-4516-A81E-9B9A6B2CD0D1}"/>
      </w:docPartPr>
      <w:docPartBody>
        <w:p w:rsidR="00110DEB" w:rsidRDefault="00110DEB" w:rsidP="00110DEB">
          <w:pPr>
            <w:pStyle w:val="AB9932C5FB6343538DEF5EB39CB96840"/>
          </w:pPr>
          <w:r w:rsidRPr="005F0E39">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cadNusx">
    <w:panose1 w:val="00000000000000000000"/>
    <w:charset w:val="00"/>
    <w:family w:val="auto"/>
    <w:pitch w:val="variable"/>
    <w:sig w:usb0="00000087" w:usb1="00000000" w:usb2="00000000" w:usb3="00000000" w:csb0="0000001B"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004"/>
    <w:rsid w:val="00024F5D"/>
    <w:rsid w:val="0003190D"/>
    <w:rsid w:val="00041383"/>
    <w:rsid w:val="00051F02"/>
    <w:rsid w:val="000534CF"/>
    <w:rsid w:val="00061BFB"/>
    <w:rsid w:val="00063004"/>
    <w:rsid w:val="000955AB"/>
    <w:rsid w:val="000B27B2"/>
    <w:rsid w:val="000C5C8B"/>
    <w:rsid w:val="000D7198"/>
    <w:rsid w:val="00104086"/>
    <w:rsid w:val="0010741C"/>
    <w:rsid w:val="00110DEB"/>
    <w:rsid w:val="00147AF2"/>
    <w:rsid w:val="00161759"/>
    <w:rsid w:val="001636D6"/>
    <w:rsid w:val="00187D90"/>
    <w:rsid w:val="001C6ABC"/>
    <w:rsid w:val="001F64AA"/>
    <w:rsid w:val="001F6953"/>
    <w:rsid w:val="00220CCC"/>
    <w:rsid w:val="00231AAE"/>
    <w:rsid w:val="0026011D"/>
    <w:rsid w:val="00297876"/>
    <w:rsid w:val="00310C16"/>
    <w:rsid w:val="003172E4"/>
    <w:rsid w:val="00322DFF"/>
    <w:rsid w:val="0034535E"/>
    <w:rsid w:val="003A6D54"/>
    <w:rsid w:val="003B55BC"/>
    <w:rsid w:val="003E3046"/>
    <w:rsid w:val="003F5632"/>
    <w:rsid w:val="00415CBC"/>
    <w:rsid w:val="0046277F"/>
    <w:rsid w:val="00470354"/>
    <w:rsid w:val="00475EBA"/>
    <w:rsid w:val="004A1555"/>
    <w:rsid w:val="004E21F5"/>
    <w:rsid w:val="004F0F65"/>
    <w:rsid w:val="00514C07"/>
    <w:rsid w:val="005150F7"/>
    <w:rsid w:val="00522717"/>
    <w:rsid w:val="00523103"/>
    <w:rsid w:val="00535644"/>
    <w:rsid w:val="00551FCA"/>
    <w:rsid w:val="00554CF8"/>
    <w:rsid w:val="005705C5"/>
    <w:rsid w:val="005900D3"/>
    <w:rsid w:val="005A3D68"/>
    <w:rsid w:val="005D509D"/>
    <w:rsid w:val="005D78E4"/>
    <w:rsid w:val="005E4F8F"/>
    <w:rsid w:val="005F4E4C"/>
    <w:rsid w:val="006050C0"/>
    <w:rsid w:val="006111B5"/>
    <w:rsid w:val="00623344"/>
    <w:rsid w:val="00667005"/>
    <w:rsid w:val="00694449"/>
    <w:rsid w:val="007416B6"/>
    <w:rsid w:val="007562E2"/>
    <w:rsid w:val="007A5404"/>
    <w:rsid w:val="007A7D77"/>
    <w:rsid w:val="007C6B12"/>
    <w:rsid w:val="007E16E5"/>
    <w:rsid w:val="007E29FC"/>
    <w:rsid w:val="007F2DAB"/>
    <w:rsid w:val="007F35C4"/>
    <w:rsid w:val="00844669"/>
    <w:rsid w:val="008C20DB"/>
    <w:rsid w:val="00910744"/>
    <w:rsid w:val="0092260C"/>
    <w:rsid w:val="00922C63"/>
    <w:rsid w:val="00937DCB"/>
    <w:rsid w:val="00943977"/>
    <w:rsid w:val="0094585D"/>
    <w:rsid w:val="00952A42"/>
    <w:rsid w:val="00956E38"/>
    <w:rsid w:val="00967416"/>
    <w:rsid w:val="009B5CA8"/>
    <w:rsid w:val="009C2EFB"/>
    <w:rsid w:val="009D3C40"/>
    <w:rsid w:val="009E122A"/>
    <w:rsid w:val="00A058C1"/>
    <w:rsid w:val="00A42483"/>
    <w:rsid w:val="00A66CC3"/>
    <w:rsid w:val="00A765A9"/>
    <w:rsid w:val="00AA438A"/>
    <w:rsid w:val="00AA6923"/>
    <w:rsid w:val="00AC3BE1"/>
    <w:rsid w:val="00B60E39"/>
    <w:rsid w:val="00B90EF7"/>
    <w:rsid w:val="00BB0C54"/>
    <w:rsid w:val="00C353C9"/>
    <w:rsid w:val="00C67A1D"/>
    <w:rsid w:val="00C86A6B"/>
    <w:rsid w:val="00C94E8F"/>
    <w:rsid w:val="00CA07D4"/>
    <w:rsid w:val="00CA6890"/>
    <w:rsid w:val="00CB514A"/>
    <w:rsid w:val="00CC0542"/>
    <w:rsid w:val="00CD7605"/>
    <w:rsid w:val="00D03245"/>
    <w:rsid w:val="00D17B85"/>
    <w:rsid w:val="00D25A67"/>
    <w:rsid w:val="00D3224C"/>
    <w:rsid w:val="00D3467A"/>
    <w:rsid w:val="00D46372"/>
    <w:rsid w:val="00DA5988"/>
    <w:rsid w:val="00DB7307"/>
    <w:rsid w:val="00DC2840"/>
    <w:rsid w:val="00DD3E43"/>
    <w:rsid w:val="00DE1EC0"/>
    <w:rsid w:val="00DF02C9"/>
    <w:rsid w:val="00DF46E5"/>
    <w:rsid w:val="00E02D58"/>
    <w:rsid w:val="00E07E53"/>
    <w:rsid w:val="00E1195E"/>
    <w:rsid w:val="00E16BE0"/>
    <w:rsid w:val="00E7150D"/>
    <w:rsid w:val="00E7254C"/>
    <w:rsid w:val="00EC5E8F"/>
    <w:rsid w:val="00EF34AC"/>
    <w:rsid w:val="00EF6005"/>
    <w:rsid w:val="00F12E3E"/>
    <w:rsid w:val="00F2672A"/>
    <w:rsid w:val="00F85F13"/>
    <w:rsid w:val="00FC1E43"/>
    <w:rsid w:val="00FE0B9B"/>
    <w:rsid w:val="00FE6FE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6CB497F"/>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DFD011367774E89B7CF684FA2AAEA27">
    <w:name w:val="1DFD011367774E89B7CF684FA2AAEA27"/>
  </w:style>
  <w:style w:type="character" w:styleId="PlaceholderText">
    <w:name w:val="Placeholder Text"/>
    <w:basedOn w:val="DefaultParagraphFont"/>
    <w:uiPriority w:val="99"/>
    <w:semiHidden/>
    <w:rsid w:val="00110DEB"/>
    <w:rPr>
      <w:color w:val="808080"/>
    </w:rPr>
  </w:style>
  <w:style w:type="paragraph" w:customStyle="1" w:styleId="858CF2A0DF224D04991B284BA5EAE16F">
    <w:name w:val="858CF2A0DF224D04991B284BA5EAE16F"/>
  </w:style>
  <w:style w:type="paragraph" w:customStyle="1" w:styleId="DDB746CC85D04B2987AC9DB4529EE7FE">
    <w:name w:val="DDB746CC85D04B2987AC9DB4529EE7FE"/>
  </w:style>
  <w:style w:type="paragraph" w:customStyle="1" w:styleId="A59C985DB03043B7B9D3AD38A6ADEBD3">
    <w:name w:val="A59C985DB03043B7B9D3AD38A6ADEBD3"/>
  </w:style>
  <w:style w:type="paragraph" w:customStyle="1" w:styleId="484DD16DC15441FE809A6B6A2574389A">
    <w:name w:val="484DD16DC15441FE809A6B6A2574389A"/>
  </w:style>
  <w:style w:type="paragraph" w:customStyle="1" w:styleId="9F8802CBB260448DA532C206E850D215">
    <w:name w:val="9F8802CBB260448DA532C206E850D215"/>
  </w:style>
  <w:style w:type="paragraph" w:customStyle="1" w:styleId="70FF300AD69344188CD9E1DF6AE6EBB7">
    <w:name w:val="70FF300AD69344188CD9E1DF6AE6EBB7"/>
  </w:style>
  <w:style w:type="paragraph" w:customStyle="1" w:styleId="3C9939EA2CA84BE099B971DED153091F">
    <w:name w:val="3C9939EA2CA84BE099B971DED153091F"/>
  </w:style>
  <w:style w:type="paragraph" w:customStyle="1" w:styleId="2BD4D9343CF54132A08D6479747B4D48">
    <w:name w:val="2BD4D9343CF54132A08D6479747B4D48"/>
  </w:style>
  <w:style w:type="paragraph" w:customStyle="1" w:styleId="EB113333E5D74AC7BEE4C098274862FC">
    <w:name w:val="EB113333E5D74AC7BEE4C098274862FC"/>
  </w:style>
  <w:style w:type="paragraph" w:customStyle="1" w:styleId="4759F53F20C94CFA889353DCA53E9725">
    <w:name w:val="4759F53F20C94CFA889353DCA53E9725"/>
  </w:style>
  <w:style w:type="paragraph" w:customStyle="1" w:styleId="986FFCE11885434A86E72206688BB45B">
    <w:name w:val="986FFCE11885434A86E72206688BB45B"/>
  </w:style>
  <w:style w:type="paragraph" w:customStyle="1" w:styleId="F0D78B4DF8DC4238BE09207F721AE29B">
    <w:name w:val="F0D78B4DF8DC4238BE09207F721AE29B"/>
  </w:style>
  <w:style w:type="paragraph" w:customStyle="1" w:styleId="2881509369EA42FAAA795F9EF0C8B3D7">
    <w:name w:val="2881509369EA42FAAA795F9EF0C8B3D7"/>
  </w:style>
  <w:style w:type="paragraph" w:customStyle="1" w:styleId="983EB080521642AB8E2ABD1D4C6EAF9A">
    <w:name w:val="983EB080521642AB8E2ABD1D4C6EAF9A"/>
  </w:style>
  <w:style w:type="paragraph" w:customStyle="1" w:styleId="4EE61F58E6A84EAE96618B4A8F8E7CC9">
    <w:name w:val="4EE61F58E6A84EAE96618B4A8F8E7CC9"/>
  </w:style>
  <w:style w:type="paragraph" w:customStyle="1" w:styleId="588690C94BDC400D9ED21C1E97838D51">
    <w:name w:val="588690C94BDC400D9ED21C1E97838D51"/>
  </w:style>
  <w:style w:type="paragraph" w:customStyle="1" w:styleId="F6F1AD99317B4B0A9EA8A5FAEC0A6E24">
    <w:name w:val="F6F1AD99317B4B0A9EA8A5FAEC0A6E24"/>
  </w:style>
  <w:style w:type="paragraph" w:customStyle="1" w:styleId="DA77258F8E1A48E2B364ECC4EDA7C31D">
    <w:name w:val="DA77258F8E1A48E2B364ECC4EDA7C31D"/>
  </w:style>
  <w:style w:type="paragraph" w:customStyle="1" w:styleId="754D61359C9A4CEAB1AF61402AC0BE0A">
    <w:name w:val="754D61359C9A4CEAB1AF61402AC0BE0A"/>
    <w:pPr>
      <w:spacing w:line="278" w:lineRule="auto"/>
    </w:pPr>
    <w:rPr>
      <w:kern w:val="2"/>
      <w:sz w:val="24"/>
      <w:szCs w:val="24"/>
      <w14:ligatures w14:val="standardContextual"/>
    </w:rPr>
  </w:style>
  <w:style w:type="paragraph" w:customStyle="1" w:styleId="8F995A9E644C4D279FC505FBE3BCC9F1">
    <w:name w:val="8F995A9E644C4D279FC505FBE3BCC9F1"/>
    <w:pPr>
      <w:spacing w:line="278" w:lineRule="auto"/>
    </w:pPr>
    <w:rPr>
      <w:kern w:val="2"/>
      <w:sz w:val="24"/>
      <w:szCs w:val="24"/>
      <w14:ligatures w14:val="standardContextual"/>
    </w:rPr>
  </w:style>
  <w:style w:type="paragraph" w:customStyle="1" w:styleId="50052652AA144AB8A26D63B4D04D1055">
    <w:name w:val="50052652AA144AB8A26D63B4D04D1055"/>
    <w:pPr>
      <w:spacing w:line="278" w:lineRule="auto"/>
    </w:pPr>
    <w:rPr>
      <w:kern w:val="2"/>
      <w:sz w:val="24"/>
      <w:szCs w:val="24"/>
      <w14:ligatures w14:val="standardContextual"/>
    </w:rPr>
  </w:style>
  <w:style w:type="paragraph" w:customStyle="1" w:styleId="8A1B2652A1FB41F59BDEE80F4B71ABB6">
    <w:name w:val="8A1B2652A1FB41F59BDEE80F4B71ABB6"/>
    <w:rsid w:val="001636D6"/>
    <w:pPr>
      <w:spacing w:line="278" w:lineRule="auto"/>
    </w:pPr>
    <w:rPr>
      <w:kern w:val="2"/>
      <w:sz w:val="24"/>
      <w:szCs w:val="24"/>
      <w14:ligatures w14:val="standardContextual"/>
    </w:rPr>
  </w:style>
  <w:style w:type="paragraph" w:customStyle="1" w:styleId="508F4FCEAB564D00BABBD62488CFCB8B">
    <w:name w:val="508F4FCEAB564D00BABBD62488CFCB8B"/>
    <w:rsid w:val="000C5C8B"/>
    <w:pPr>
      <w:spacing w:line="278" w:lineRule="auto"/>
    </w:pPr>
    <w:rPr>
      <w:kern w:val="2"/>
      <w:sz w:val="24"/>
      <w:szCs w:val="24"/>
      <w14:ligatures w14:val="standardContextual"/>
    </w:rPr>
  </w:style>
  <w:style w:type="paragraph" w:customStyle="1" w:styleId="68769EDBF5464A7A9A8BB68AD7FC3FB7">
    <w:name w:val="68769EDBF5464A7A9A8BB68AD7FC3FB7"/>
    <w:rsid w:val="00110DEB"/>
    <w:pPr>
      <w:spacing w:line="278" w:lineRule="auto"/>
    </w:pPr>
    <w:rPr>
      <w:kern w:val="2"/>
      <w:sz w:val="24"/>
      <w:szCs w:val="24"/>
      <w14:ligatures w14:val="standardContextual"/>
    </w:rPr>
  </w:style>
  <w:style w:type="paragraph" w:customStyle="1" w:styleId="484DC97B2B294AF8A656C1EAABEAAC51">
    <w:name w:val="484DC97B2B294AF8A656C1EAABEAAC51"/>
    <w:rsid w:val="00110DEB"/>
    <w:pPr>
      <w:spacing w:line="278" w:lineRule="auto"/>
    </w:pPr>
    <w:rPr>
      <w:kern w:val="2"/>
      <w:sz w:val="24"/>
      <w:szCs w:val="24"/>
      <w14:ligatures w14:val="standardContextual"/>
    </w:rPr>
  </w:style>
  <w:style w:type="paragraph" w:customStyle="1" w:styleId="C83C260786514F3BA3E6A24FFFB68FE0">
    <w:name w:val="C83C260786514F3BA3E6A24FFFB68FE0"/>
    <w:rsid w:val="00110DEB"/>
    <w:pPr>
      <w:spacing w:line="278" w:lineRule="auto"/>
    </w:pPr>
    <w:rPr>
      <w:kern w:val="2"/>
      <w:sz w:val="24"/>
      <w:szCs w:val="24"/>
      <w14:ligatures w14:val="standardContextual"/>
    </w:rPr>
  </w:style>
  <w:style w:type="paragraph" w:customStyle="1" w:styleId="AB9932C5FB6343538DEF5EB39CB96840">
    <w:name w:val="AB9932C5FB6343538DEF5EB39CB96840"/>
    <w:rsid w:val="00110DE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giorgi sulaberiZ</Abstract>
  <CompanyAddress>Tél. direct d’auteur</CompanyAddress>
  <CompanyPhone>Sps jorjian uoTer end fauer</CompanyPhone>
  <CompanyFax>giorgi javaxiSvili</CompanyFax>
  <CompanyEmail>proeqtis menejeri</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07e8a5f-14f1-4d24-860b-33e302a65363">
      <Terms xmlns="http://schemas.microsoft.com/office/infopath/2007/PartnerControls"/>
    </lcf76f155ced4ddcb4097134ff3c332f>
    <TaxCatchAll xmlns="cdb26d68-a528-41ef-9503-1a2249e39b13"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kument" ma:contentTypeID="0x010100A1F26ADB6D8A0E4F8568FFDD9F92F88A" ma:contentTypeVersion="13" ma:contentTypeDescription="Ein neues Dokument erstellen." ma:contentTypeScope="" ma:versionID="7b65813439170e7f2716f99544dfefae">
  <xsd:schema xmlns:xsd="http://www.w3.org/2001/XMLSchema" xmlns:xs="http://www.w3.org/2001/XMLSchema" xmlns:p="http://schemas.microsoft.com/office/2006/metadata/properties" xmlns:ns2="a07e8a5f-14f1-4d24-860b-33e302a65363" xmlns:ns3="cdb26d68-a528-41ef-9503-1a2249e39b13" targetNamespace="http://schemas.microsoft.com/office/2006/metadata/properties" ma:root="true" ma:fieldsID="ddc5e07ff9bf09994ea4cec5a26177dd" ns2:_="" ns3:_="">
    <xsd:import namespace="a07e8a5f-14f1-4d24-860b-33e302a65363"/>
    <xsd:import namespace="cdb26d68-a528-41ef-9503-1a2249e39b1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7e8a5f-14f1-4d24-860b-33e302a653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5fc5d946-2c2c-47b1-acc2-1142b2119a0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b26d68-a528-41ef-9503-1a2249e39b1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0c291c6-c27a-4342-83f9-203723841e7d}" ma:internalName="TaxCatchAll" ma:showField="CatchAllData" ma:web="cdb26d68-a528-41ef-9503-1a2249e39b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06E3A58-47F5-446A-B633-189923733BD6}">
  <ds:schemaRefs>
    <ds:schemaRef ds:uri="http://schemas.microsoft.com/office/2006/metadata/properties"/>
    <ds:schemaRef ds:uri="http://schemas.microsoft.com/office/infopath/2007/PartnerControls"/>
    <ds:schemaRef ds:uri="a07e8a5f-14f1-4d24-860b-33e302a65363"/>
    <ds:schemaRef ds:uri="cdb26d68-a528-41ef-9503-1a2249e39b13"/>
  </ds:schemaRefs>
</ds:datastoreItem>
</file>

<file path=customXml/itemProps3.xml><?xml version="1.0" encoding="utf-8"?>
<ds:datastoreItem xmlns:ds="http://schemas.openxmlformats.org/officeDocument/2006/customXml" ds:itemID="{756C558E-08BB-4CD5-8542-F0570FE6ED36}">
  <ds:schemaRefs>
    <ds:schemaRef ds:uri="http://schemas.openxmlformats.org/officeDocument/2006/bibliography"/>
  </ds:schemaRefs>
</ds:datastoreItem>
</file>

<file path=customXml/itemProps4.xml><?xml version="1.0" encoding="utf-8"?>
<ds:datastoreItem xmlns:ds="http://schemas.openxmlformats.org/officeDocument/2006/customXml" ds:itemID="{1708A1BE-908D-4168-823B-D2F1EE8B73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7e8a5f-14f1-4d24-860b-33e302a65363"/>
    <ds:schemaRef ds:uri="cdb26d68-a528-41ef-9503-1a2249e39b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AF6320C-7680-48E2-8B00-FD863BB6CD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Report_e_HYD-CAU</Template>
  <TotalTime>1520</TotalTime>
  <Pages>19</Pages>
  <Words>2199</Words>
  <Characters>18156</Characters>
  <Application>Microsoft Office Word</Application>
  <DocSecurity>0</DocSecurity>
  <Lines>151</Lines>
  <Paragraphs>40</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inJiner-geodezisti</vt:lpstr>
      <vt:lpstr>Project Engineer</vt:lpstr>
      <vt:lpstr>Project Engineer</vt:lpstr>
    </vt:vector>
  </TitlesOfParts>
  <Manager>E2600119 / 4002</Manager>
  <Company>gvirabis geodeziuri agegmvis teqnikuri davaleba</Company>
  <LinksUpToDate>false</LinksUpToDate>
  <CharactersWithSpaces>20315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inJiner-geodezisti</dc:title>
  <dc:subject>dazianebuli monakveTebis gadaudebeli, droebiTi gamagrebiTi RonisZiebebis proeqti</dc:subject>
  <dc:creator>Tatia</dc:creator>
  <cp:keywords>gia maWaraZe</cp:keywords>
  <dc:description>bodorna-RrmaReles wyalmomaragebis gvirabi</dc:description>
  <cp:lastModifiedBy>Eka Davituliani</cp:lastModifiedBy>
  <cp:revision>469</cp:revision>
  <cp:lastPrinted>2025-05-20T10:44:00Z</cp:lastPrinted>
  <dcterms:created xsi:type="dcterms:W3CDTF">2025-05-13T16:22:00Z</dcterms:created>
  <dcterms:modified xsi:type="dcterms:W3CDTF">2026-02-10T07:05:00Z</dcterms:modified>
  <cp:contentStatus>teqnikuri koordinatori</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0x010100A1F26ADB6D8A0E4F8568FFDD9F92F88A</vt:lpwstr>
  </property>
  <property fmtid="{D5CDD505-2E9C-101B-9397-08002B2CF9AE}" pid="3" name="MediaServiceImageTags">
    <vt:lpwstr/>
  </property>
</Properties>
</file>